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D8484" w14:textId="6BD8B64C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BA0587">
        <w:rPr>
          <w:rFonts w:cs="Arial"/>
        </w:rPr>
        <w:t>6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905632">
        <w:rPr>
          <w:rFonts w:cs="Arial"/>
          <w:bCs/>
          <w:i/>
          <w:sz w:val="26"/>
          <w:szCs w:val="26"/>
        </w:rPr>
        <w:t>R2-</w:t>
      </w:r>
      <w:r w:rsidR="00D13BEE" w:rsidRPr="00905632">
        <w:rPr>
          <w:rFonts w:cs="Arial"/>
          <w:bCs/>
          <w:i/>
          <w:sz w:val="26"/>
          <w:szCs w:val="26"/>
        </w:rPr>
        <w:t>2</w:t>
      </w:r>
      <w:r w:rsidR="003322CC">
        <w:rPr>
          <w:rFonts w:cs="Arial"/>
          <w:bCs/>
          <w:i/>
          <w:sz w:val="26"/>
          <w:szCs w:val="26"/>
        </w:rPr>
        <w:t>109683</w:t>
      </w:r>
    </w:p>
    <w:p w14:paraId="533C1AAD" w14:textId="24F2E183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>
        <w:rPr>
          <w:rFonts w:cs="Arial"/>
        </w:rPr>
        <w:t>Nov</w:t>
      </w:r>
      <w:r w:rsidRPr="00987FA7">
        <w:rPr>
          <w:rFonts w:cs="Arial"/>
        </w:rPr>
        <w:t xml:space="preserve"> 1</w:t>
      </w:r>
      <w:r w:rsidR="00C30027">
        <w:rPr>
          <w:rFonts w:cs="Arial"/>
        </w:rPr>
        <w:t xml:space="preserve"> </w:t>
      </w:r>
      <w:r w:rsidRPr="00987FA7">
        <w:rPr>
          <w:rFonts w:cs="Arial"/>
        </w:rPr>
        <w:t>–</w:t>
      </w:r>
      <w:r>
        <w:rPr>
          <w:rFonts w:cs="Arial"/>
        </w:rPr>
        <w:t>12</w:t>
      </w:r>
      <w:r w:rsidRPr="00987FA7">
        <w:rPr>
          <w:rFonts w:cs="Arial"/>
        </w:rPr>
        <w:t>, 2021</w:t>
      </w:r>
    </w:p>
    <w:p w14:paraId="10147740" w14:textId="279AE61E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C637C6" w:rsidRPr="00125D09">
        <w:rPr>
          <w:rFonts w:cs="Arial"/>
          <w:sz w:val="22"/>
          <w:szCs w:val="22"/>
          <w:lang w:val="en-US"/>
        </w:rPr>
        <w:t>8.1.</w:t>
      </w:r>
      <w:r w:rsidR="00BA0587">
        <w:rPr>
          <w:rFonts w:cs="Arial"/>
          <w:sz w:val="22"/>
          <w:szCs w:val="22"/>
          <w:lang w:val="en-US"/>
        </w:rPr>
        <w:t>2.1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proofErr w:type="spellStart"/>
      <w:r w:rsidR="00630561">
        <w:rPr>
          <w:rFonts w:cs="Arial"/>
          <w:sz w:val="22"/>
          <w:szCs w:val="22"/>
          <w:lang w:val="en-US"/>
        </w:rPr>
        <w:t>MediaTek</w:t>
      </w:r>
      <w:proofErr w:type="spellEnd"/>
      <w:r w:rsidR="00630561">
        <w:rPr>
          <w:rFonts w:cs="Arial"/>
          <w:sz w:val="22"/>
          <w:szCs w:val="22"/>
          <w:lang w:val="en-US"/>
        </w:rPr>
        <w:t xml:space="preserve"> Inc.</w:t>
      </w:r>
    </w:p>
    <w:p w14:paraId="49B099A2" w14:textId="5A542815" w:rsidR="00CA180F" w:rsidRPr="00DE0C05" w:rsidRDefault="00CA180F" w:rsidP="0031610F">
      <w:pPr>
        <w:pStyle w:val="3GPPHeader"/>
        <w:jc w:val="left"/>
        <w:rPr>
          <w:rFonts w:cs="Arial"/>
          <w:sz w:val="20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3636F0" w:rsidRPr="00365912">
        <w:rPr>
          <w:rFonts w:cs="Arial"/>
          <w:sz w:val="22"/>
          <w:szCs w:val="22"/>
          <w:lang w:val="en-US"/>
        </w:rPr>
        <w:t xml:space="preserve">Initialization of PDCP </w:t>
      </w:r>
      <w:r w:rsidR="00DD1455" w:rsidRPr="00365912">
        <w:rPr>
          <w:rFonts w:cs="Arial" w:hint="eastAsia"/>
          <w:sz w:val="22"/>
          <w:szCs w:val="22"/>
          <w:lang w:val="en-US"/>
        </w:rPr>
        <w:t>state</w:t>
      </w:r>
      <w:r w:rsidR="00DD1455" w:rsidRPr="00365912">
        <w:rPr>
          <w:rFonts w:cs="Arial"/>
          <w:sz w:val="22"/>
          <w:szCs w:val="22"/>
          <w:lang w:val="en-US"/>
        </w:rPr>
        <w:t xml:space="preserve"> variables</w:t>
      </w:r>
      <w:r w:rsidR="001C6D60" w:rsidRPr="00365912">
        <w:rPr>
          <w:rFonts w:cs="Arial"/>
          <w:sz w:val="22"/>
          <w:szCs w:val="22"/>
          <w:lang w:val="en-US"/>
        </w:rPr>
        <w:t xml:space="preserve">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765E1A66" w14:textId="7BDC3D36" w:rsidR="00BB32F8" w:rsidRDefault="00BB32F8" w:rsidP="00EC7E2E">
      <w:r>
        <w:t>The i</w:t>
      </w:r>
      <w:r w:rsidR="00EC7E2E">
        <w:t>nitializa</w:t>
      </w:r>
      <w:r>
        <w:t>tion of PDCP state variables has</w:t>
      </w:r>
      <w:r w:rsidR="00EC7E2E">
        <w:t xml:space="preserve"> been discussed in </w:t>
      </w:r>
      <w:r w:rsidR="00C23AAC">
        <w:t xml:space="preserve">the </w:t>
      </w:r>
      <w:r w:rsidR="00EC7E2E">
        <w:t xml:space="preserve">last meeting. </w:t>
      </w:r>
      <w:r w:rsidR="00F9571E">
        <w:t>The r</w:t>
      </w:r>
      <w:r w:rsidR="00EC7E2E">
        <w:t xml:space="preserve">elated agreement </w:t>
      </w:r>
      <w:r w:rsidR="0039338C">
        <w:t>is</w:t>
      </w:r>
      <w:r w:rsidR="00EC7E2E">
        <w:t xml:space="preserve"> listed below.</w:t>
      </w:r>
    </w:p>
    <w:p w14:paraId="17A3D876" w14:textId="52B54BE5" w:rsidR="00693AA7" w:rsidRPr="00BB32F8" w:rsidRDefault="00693AA7" w:rsidP="00EC7E2E">
      <w:pPr>
        <w:rPr>
          <w:u w:val="single"/>
        </w:rPr>
      </w:pPr>
      <w:r w:rsidRPr="00BB32F8">
        <w:rPr>
          <w:rFonts w:eastAsia="Malgun Gothic" w:cs="Arial"/>
          <w:u w:val="single"/>
          <w:lang w:eastAsia="en-US"/>
        </w:rPr>
        <w:t>RAN2#11</w:t>
      </w:r>
      <w:r w:rsidR="00EC7E2E" w:rsidRPr="00BB32F8">
        <w:rPr>
          <w:rFonts w:eastAsia="Malgun Gothic" w:cs="Arial"/>
          <w:u w:val="single"/>
          <w:lang w:eastAsia="en-US"/>
        </w:rPr>
        <w:t>5</w:t>
      </w:r>
      <w:r w:rsidRPr="00BB32F8">
        <w:rPr>
          <w:rFonts w:eastAsia="Malgun Gothic" w:cs="Arial"/>
          <w:u w:val="single"/>
          <w:lang w:eastAsia="en-US"/>
        </w:rPr>
        <w:t>-</w:t>
      </w:r>
      <w:r w:rsidR="00BB32F8" w:rsidRPr="00BB32F8">
        <w:rPr>
          <w:rFonts w:eastAsia="Malgun Gothic" w:cs="Arial"/>
          <w:u w:val="single"/>
          <w:lang w:eastAsia="en-US"/>
        </w:rPr>
        <w:t>e:</w:t>
      </w:r>
    </w:p>
    <w:p w14:paraId="7DC2C15D" w14:textId="31D11D1C" w:rsidR="00556E51" w:rsidRPr="00556E51" w:rsidRDefault="00EC7E2E" w:rsidP="00BB32F8">
      <w:pPr>
        <w:pStyle w:val="Agreemen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851" w:hanging="284"/>
      </w:pPr>
      <w:r>
        <w:t xml:space="preserve">For </w:t>
      </w:r>
      <w:r w:rsidRPr="006563BD">
        <w:t xml:space="preserve">PTM PDCP state variables </w:t>
      </w:r>
      <w:r w:rsidRPr="00DA1D38">
        <w:t>setting while configured, the</w:t>
      </w:r>
      <w:r>
        <w:t xml:space="preserve"> SN part of COUNT values of these variables are set according to the SN of </w:t>
      </w:r>
      <w:r w:rsidRPr="00312247">
        <w:t>the first received packet</w:t>
      </w:r>
      <w:r>
        <w:t xml:space="preserve"> (by the UE) and the HFN indicated by the </w:t>
      </w:r>
      <w:proofErr w:type="spellStart"/>
      <w:r>
        <w:t>gNB</w:t>
      </w:r>
      <w:proofErr w:type="spellEnd"/>
      <w:r>
        <w:t>, if needed</w:t>
      </w:r>
      <w:r w:rsidR="00556E51" w:rsidRPr="00556E51">
        <w:t>.</w:t>
      </w:r>
    </w:p>
    <w:p w14:paraId="3E2650C3" w14:textId="47CDEA46" w:rsidR="00DE0C05" w:rsidRDefault="00DE0C05" w:rsidP="009F0563">
      <w:pPr>
        <w:pStyle w:val="ab"/>
        <w:tabs>
          <w:tab w:val="right" w:pos="9639"/>
        </w:tabs>
        <w:spacing w:before="120"/>
        <w:jc w:val="left"/>
      </w:pPr>
      <w:r w:rsidRPr="00885939">
        <w:t xml:space="preserve">In </w:t>
      </w:r>
      <w:r w:rsidR="009F0563">
        <w:rPr>
          <w:rFonts w:cs="Arial"/>
          <w:szCs w:val="24"/>
        </w:rPr>
        <w:t>[Post115-e</w:t>
      </w:r>
      <w:proofErr w:type="gramStart"/>
      <w:r w:rsidR="009F0563">
        <w:rPr>
          <w:rFonts w:cs="Arial"/>
          <w:szCs w:val="24"/>
        </w:rPr>
        <w:t>][</w:t>
      </w:r>
      <w:proofErr w:type="gramEnd"/>
      <w:r w:rsidR="009F0563">
        <w:rPr>
          <w:rFonts w:cs="Arial"/>
          <w:szCs w:val="24"/>
        </w:rPr>
        <w:t>092][MBS] Remaining User plane issues</w:t>
      </w:r>
      <w:r w:rsidR="0085542A">
        <w:rPr>
          <w:rFonts w:cs="Arial"/>
          <w:szCs w:val="24"/>
        </w:rPr>
        <w:t xml:space="preserve"> [1]</w:t>
      </w:r>
      <w:r>
        <w:rPr>
          <w:rFonts w:hint="eastAsia"/>
        </w:rPr>
        <w:t>,</w:t>
      </w:r>
      <w:r>
        <w:t xml:space="preserve"> companies</w:t>
      </w:r>
      <w:r w:rsidRPr="00DE0C05">
        <w:t xml:space="preserve"> </w:t>
      </w:r>
      <w:r w:rsidR="00605978">
        <w:t>discuss</w:t>
      </w:r>
      <w:r w:rsidR="000B0CE8">
        <w:t>ed</w:t>
      </w:r>
      <w:r w:rsidR="009F0563">
        <w:t xml:space="preserve"> the initialization of HFN and HFN </w:t>
      </w:r>
      <w:r w:rsidR="009F0563">
        <w:rPr>
          <w:rFonts w:cs="Arial"/>
        </w:rPr>
        <w:t>desynchronization issue. The initial value of PDCP state variables are also</w:t>
      </w:r>
      <w:r w:rsidR="00C23AAC">
        <w:rPr>
          <w:rFonts w:cs="Arial"/>
        </w:rPr>
        <w:t xml:space="preserve"> discussed.</w:t>
      </w:r>
    </w:p>
    <w:p w14:paraId="14D5DE96" w14:textId="22AD3E6B" w:rsidR="00994E5A" w:rsidRDefault="001323EB" w:rsidP="00B66767">
      <w:pPr>
        <w:pStyle w:val="ab"/>
        <w:tabs>
          <w:tab w:val="right" w:pos="9639"/>
        </w:tabs>
        <w:spacing w:before="120"/>
        <w:jc w:val="left"/>
      </w:pPr>
      <w:r>
        <w:t>In this document, we</w:t>
      </w:r>
      <w:r w:rsidR="00605978">
        <w:t xml:space="preserve"> </w:t>
      </w:r>
      <w:r w:rsidR="00605978" w:rsidRPr="00EF3041">
        <w:t xml:space="preserve">discuss </w:t>
      </w:r>
      <w:r w:rsidR="00C23AAC">
        <w:t xml:space="preserve">the </w:t>
      </w:r>
      <w:r w:rsidR="00310F41">
        <w:t>i</w:t>
      </w:r>
      <w:r w:rsidR="007A473F" w:rsidRPr="00E211A7">
        <w:t xml:space="preserve">nitialization </w:t>
      </w:r>
      <w:r w:rsidR="00C23AAC">
        <w:t xml:space="preserve">of </w:t>
      </w:r>
      <w:r w:rsidR="007A473F" w:rsidRPr="00E211A7">
        <w:t xml:space="preserve">PDCP </w:t>
      </w:r>
      <w:r w:rsidR="00C23AAC">
        <w:t>state variables</w:t>
      </w:r>
      <w:r w:rsidR="00F9571E">
        <w:t xml:space="preserve"> and propose</w:t>
      </w:r>
      <w:r w:rsidR="00B66767">
        <w:t xml:space="preserve"> a </w:t>
      </w:r>
      <w:r w:rsidR="00F9571E">
        <w:t>solution to solve the related issues</w:t>
      </w:r>
      <w:r w:rsidR="00B66767">
        <w:rPr>
          <w:rFonts w:cs="Arial"/>
        </w:rPr>
        <w:t>.</w:t>
      </w:r>
    </w:p>
    <w:p w14:paraId="30BAE9FA" w14:textId="2B12488B" w:rsidR="007D4A19" w:rsidRDefault="007D4A19" w:rsidP="007D4A19">
      <w:pPr>
        <w:pStyle w:val="1"/>
        <w:ind w:hanging="792"/>
      </w:pPr>
      <w:r>
        <w:t>HFN</w:t>
      </w:r>
      <w:r w:rsidRPr="007D4A19">
        <w:t xml:space="preserve"> </w:t>
      </w:r>
      <w:r>
        <w:t>i</w:t>
      </w:r>
      <w:r w:rsidRPr="00E211A7">
        <w:t>nitialization</w:t>
      </w:r>
    </w:p>
    <w:p w14:paraId="42B50473" w14:textId="3D6E50A7" w:rsidR="006A242C" w:rsidRDefault="006D5112" w:rsidP="00FE7307">
      <w:pPr>
        <w:rPr>
          <w:rFonts w:cs="Arial"/>
        </w:rPr>
      </w:pPr>
      <w:r>
        <w:t>I</w:t>
      </w:r>
      <w:r w:rsidR="005223DE">
        <w:t xml:space="preserve">n our understanding, </w:t>
      </w:r>
      <w:r w:rsidR="001E23D1">
        <w:t>HFN is needed for PDCP functions</w:t>
      </w:r>
      <w:r w:rsidR="005223DE">
        <w:t xml:space="preserve">. The COUNT value </w:t>
      </w:r>
      <w:r w:rsidR="00AE3D44">
        <w:t>compose</w:t>
      </w:r>
      <w:r w:rsidR="00F41164">
        <w:t xml:space="preserve"> of</w:t>
      </w:r>
      <w:r w:rsidR="00B9046B">
        <w:t xml:space="preserve"> HFN and </w:t>
      </w:r>
      <w:r w:rsidR="005223DE" w:rsidRPr="00BD6693">
        <w:t>PDCP SN</w:t>
      </w:r>
      <w:r w:rsidR="0000042E">
        <w:t xml:space="preserve">, </w:t>
      </w:r>
      <w:r w:rsidR="0000042E">
        <w:rPr>
          <w:rFonts w:hint="eastAsia"/>
        </w:rPr>
        <w:t>and</w:t>
      </w:r>
      <w:r w:rsidR="0000042E">
        <w:t xml:space="preserve"> it is used for PDCP reordering, duplicate detection, discarding, </w:t>
      </w:r>
      <w:r w:rsidR="006A242C">
        <w:t xml:space="preserve">PDCP SR, </w:t>
      </w:r>
      <w:r w:rsidR="0000042E">
        <w:t xml:space="preserve">etc. PDCP SN is carried in the </w:t>
      </w:r>
      <w:r w:rsidR="00AE3D44">
        <w:t xml:space="preserve">header of PDCP PDUs, while HFN </w:t>
      </w:r>
      <w:r w:rsidR="0000042E">
        <w:t>start</w:t>
      </w:r>
      <w:r w:rsidR="00AE3D44">
        <w:t>s</w:t>
      </w:r>
      <w:r w:rsidR="0000042E">
        <w:t xml:space="preserve"> from 0 in legacy unicast</w:t>
      </w:r>
      <w:r w:rsidR="004730BA">
        <w:t>. Since session</w:t>
      </w:r>
      <w:r>
        <w:t>s</w:t>
      </w:r>
      <w:r w:rsidR="004730BA">
        <w:t xml:space="preserve"> always start after </w:t>
      </w:r>
      <w:r>
        <w:t xml:space="preserve">UE </w:t>
      </w:r>
      <w:r w:rsidR="003B6490">
        <w:t>con</w:t>
      </w:r>
      <w:r w:rsidR="003B6490" w:rsidRPr="00163CD2">
        <w:rPr>
          <w:rFonts w:cs="Arial"/>
        </w:rPr>
        <w:t>nected to network</w:t>
      </w:r>
      <w:r w:rsidR="00662A6F" w:rsidRPr="00163CD2">
        <w:rPr>
          <w:rFonts w:cs="Arial"/>
        </w:rPr>
        <w:t xml:space="preserve"> in unicast</w:t>
      </w:r>
      <w:r w:rsidRPr="00163CD2">
        <w:rPr>
          <w:rFonts w:cs="Arial"/>
        </w:rPr>
        <w:t>, HFN</w:t>
      </w:r>
      <w:r w:rsidR="00662A6F" w:rsidRPr="00163CD2">
        <w:rPr>
          <w:rFonts w:cs="Arial"/>
        </w:rPr>
        <w:t xml:space="preserve"> start from 0 works well and will not lead to HFN </w:t>
      </w:r>
      <w:r w:rsidR="00662A6F">
        <w:rPr>
          <w:rFonts w:cs="Arial"/>
        </w:rPr>
        <w:t>desynchronization.</w:t>
      </w:r>
      <w:r w:rsidR="003B6490">
        <w:rPr>
          <w:rFonts w:cs="Arial"/>
        </w:rPr>
        <w:t xml:space="preserve"> </w:t>
      </w:r>
      <w:r w:rsidR="006A242C">
        <w:rPr>
          <w:rFonts w:cs="Arial"/>
        </w:rPr>
        <w:t xml:space="preserve">In </w:t>
      </w:r>
      <w:proofErr w:type="spellStart"/>
      <w:r w:rsidR="006A242C">
        <w:rPr>
          <w:rFonts w:cs="Arial"/>
        </w:rPr>
        <w:t>sidelink</w:t>
      </w:r>
      <w:proofErr w:type="spellEnd"/>
      <w:r w:rsidR="006A242C">
        <w:rPr>
          <w:rFonts w:cs="Arial"/>
        </w:rPr>
        <w:t xml:space="preserve">, HFN is not used, so there is no need to indicate HFN from network. </w:t>
      </w:r>
      <w:r w:rsidR="003B6490">
        <w:rPr>
          <w:rFonts w:cs="Arial"/>
        </w:rPr>
        <w:t>Bu</w:t>
      </w:r>
      <w:r w:rsidR="00EB65D3">
        <w:rPr>
          <w:rFonts w:cs="Arial"/>
        </w:rPr>
        <w:t>t for multicast services,</w:t>
      </w:r>
      <w:r w:rsidR="006A242C">
        <w:rPr>
          <w:rFonts w:cs="Arial"/>
        </w:rPr>
        <w:t xml:space="preserve"> UE may connect to network after session activate, so HFN may not started from 0 and HFN </w:t>
      </w:r>
      <w:r w:rsidR="00B9046B">
        <w:rPr>
          <w:rFonts w:cs="Arial"/>
        </w:rPr>
        <w:t>synchronization (</w:t>
      </w:r>
      <w:r w:rsidR="006A242C">
        <w:rPr>
          <w:rFonts w:cs="Arial"/>
        </w:rPr>
        <w:t>indication</w:t>
      </w:r>
      <w:r w:rsidR="00B9046B">
        <w:rPr>
          <w:rFonts w:cs="Arial"/>
        </w:rPr>
        <w:t xml:space="preserve"> by </w:t>
      </w:r>
      <w:proofErr w:type="spellStart"/>
      <w:r w:rsidR="00B9046B">
        <w:rPr>
          <w:rFonts w:cs="Arial"/>
        </w:rPr>
        <w:t>gNB</w:t>
      </w:r>
      <w:proofErr w:type="spellEnd"/>
      <w:r w:rsidR="00B9046B">
        <w:rPr>
          <w:rFonts w:cs="Arial"/>
        </w:rPr>
        <w:t>)</w:t>
      </w:r>
      <w:r w:rsidR="006A242C">
        <w:rPr>
          <w:rFonts w:cs="Arial"/>
        </w:rPr>
        <w:t xml:space="preserve"> is needed. </w:t>
      </w:r>
    </w:p>
    <w:p w14:paraId="0610B833" w14:textId="5B4FDEA6" w:rsidR="00F41164" w:rsidRPr="00F41164" w:rsidRDefault="00F41164" w:rsidP="00FE7307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1</w:t>
      </w:r>
      <w:r w:rsidRPr="00E65D2D">
        <w:rPr>
          <w:b/>
        </w:rPr>
        <w:t xml:space="preserve">: </w:t>
      </w:r>
      <w:r>
        <w:rPr>
          <w:b/>
        </w:rPr>
        <w:t xml:space="preserve">For NR multicast, HFN may not start from 0. </w:t>
      </w:r>
      <w:r w:rsidRPr="00F41164">
        <w:rPr>
          <w:b/>
        </w:rPr>
        <w:t>HFN synchronization between UE and network is needed</w:t>
      </w:r>
    </w:p>
    <w:p w14:paraId="259284C9" w14:textId="3B9FDEEE" w:rsidR="00D40B03" w:rsidRDefault="00163CD2" w:rsidP="00623D8B">
      <w:pPr>
        <w:rPr>
          <w:rFonts w:cs="Arial"/>
        </w:rPr>
      </w:pPr>
      <w:r w:rsidRPr="00163CD2">
        <w:rPr>
          <w:rFonts w:cs="Arial"/>
        </w:rPr>
        <w:t>In email discussion</w:t>
      </w:r>
      <w:r w:rsidR="006B76FE">
        <w:rPr>
          <w:rFonts w:cs="Arial"/>
        </w:rPr>
        <w:t xml:space="preserve"> </w:t>
      </w:r>
      <w:r w:rsidRPr="00163CD2">
        <w:rPr>
          <w:rFonts w:cs="Arial"/>
        </w:rPr>
        <w:t xml:space="preserve">[1], </w:t>
      </w:r>
      <w:r>
        <w:t xml:space="preserve">HFN </w:t>
      </w:r>
      <w:r>
        <w:rPr>
          <w:rFonts w:cs="Arial"/>
        </w:rPr>
        <w:t xml:space="preserve">desynchronization issue is mentioned due to </w:t>
      </w:r>
      <w:r w:rsidR="007D4A19">
        <w:rPr>
          <w:rFonts w:cs="Arial"/>
        </w:rPr>
        <w:t xml:space="preserve">UE processing delay and misalignment transmission between </w:t>
      </w:r>
      <w:proofErr w:type="spellStart"/>
      <w:r w:rsidR="007D4A19">
        <w:rPr>
          <w:rFonts w:cs="Arial"/>
        </w:rPr>
        <w:t>gNB</w:t>
      </w:r>
      <w:proofErr w:type="spellEnd"/>
      <w:r w:rsidR="007D4A19">
        <w:rPr>
          <w:rFonts w:cs="Arial"/>
        </w:rPr>
        <w:t xml:space="preserve">-CP and </w:t>
      </w:r>
      <w:proofErr w:type="spellStart"/>
      <w:r w:rsidR="007D4A19">
        <w:rPr>
          <w:rFonts w:cs="Arial"/>
        </w:rPr>
        <w:t>gNB</w:t>
      </w:r>
      <w:proofErr w:type="spellEnd"/>
      <w:r w:rsidR="007D4A19">
        <w:rPr>
          <w:rFonts w:cs="Arial"/>
        </w:rPr>
        <w:t>-UP</w:t>
      </w:r>
      <w:r>
        <w:rPr>
          <w:rFonts w:cs="Arial"/>
        </w:rPr>
        <w:t xml:space="preserve">. That is, initial HFN is indicated by RRC configuration, which is provided by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-CP. </w:t>
      </w:r>
      <w:r>
        <w:t>PDCP SN is carried in the header of PDCP PDUs</w:t>
      </w:r>
      <w:r w:rsidR="00402DD1">
        <w:t xml:space="preserve"> </w:t>
      </w:r>
      <w:r>
        <w:t>(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-UP), there is extra timing misalignment between CP and UP in case of CP</w:t>
      </w:r>
      <w:r w:rsidR="00BA6883">
        <w:rPr>
          <w:rFonts w:cs="Arial"/>
        </w:rPr>
        <w:t>/</w:t>
      </w:r>
      <w:r>
        <w:rPr>
          <w:rFonts w:cs="Arial"/>
        </w:rPr>
        <w:t xml:space="preserve">UP split architecture. </w:t>
      </w:r>
      <w:r w:rsidR="00BA6883">
        <w:rPr>
          <w:rFonts w:cs="Arial"/>
        </w:rPr>
        <w:t xml:space="preserve">UE may receive PDCP PDUs with SN wrapped around </w:t>
      </w:r>
      <w:r w:rsidR="00FC0B85">
        <w:rPr>
          <w:rFonts w:cs="Arial"/>
        </w:rPr>
        <w:t>before</w:t>
      </w:r>
      <w:r w:rsidR="00BA6883">
        <w:rPr>
          <w:rFonts w:cs="Arial"/>
        </w:rPr>
        <w:t xml:space="preserve"> receiv</w:t>
      </w:r>
      <w:r w:rsidR="00FC0B85">
        <w:rPr>
          <w:rFonts w:cs="Arial"/>
        </w:rPr>
        <w:t>ing</w:t>
      </w:r>
      <w:r w:rsidR="00BA6883">
        <w:rPr>
          <w:rFonts w:cs="Arial"/>
        </w:rPr>
        <w:t xml:space="preserve"> HFN indicatio</w:t>
      </w:r>
      <w:r w:rsidR="00FC0B85">
        <w:rPr>
          <w:rFonts w:cs="Arial" w:hint="eastAsia"/>
        </w:rPr>
        <w:t>n</w:t>
      </w:r>
      <w:r w:rsidR="00FC0B85">
        <w:rPr>
          <w:rFonts w:cs="Arial"/>
        </w:rPr>
        <w:t>, and HFN desynchronization</w:t>
      </w:r>
      <w:r w:rsidR="00773B70">
        <w:rPr>
          <w:rFonts w:cs="Arial"/>
        </w:rPr>
        <w:t xml:space="preserve"> may occur</w:t>
      </w:r>
      <w:r w:rsidR="00FC0B85">
        <w:rPr>
          <w:rFonts w:cs="Arial"/>
        </w:rPr>
        <w:t>.</w:t>
      </w:r>
    </w:p>
    <w:p w14:paraId="14B3B68A" w14:textId="3719D1DA" w:rsidR="00FC0B85" w:rsidRDefault="00FC0B85" w:rsidP="00623D8B">
      <w:pPr>
        <w:rPr>
          <w:rFonts w:cs="Arial"/>
        </w:rPr>
      </w:pPr>
      <w:r w:rsidRPr="00FC0B85">
        <w:rPr>
          <w:rFonts w:cs="Arial" w:hint="eastAsia"/>
        </w:rPr>
        <w:t>I</w:t>
      </w:r>
      <w:r w:rsidRPr="00FC0B85">
        <w:rPr>
          <w:rFonts w:cs="Arial"/>
        </w:rPr>
        <w:t xml:space="preserve">n fact, </w:t>
      </w:r>
      <w:r>
        <w:rPr>
          <w:rFonts w:cs="Arial"/>
        </w:rPr>
        <w:t>HFN desynchronization would not happened if HFN initialization</w:t>
      </w:r>
      <w:r w:rsidR="006B3638">
        <w:rPr>
          <w:rFonts w:cs="Arial"/>
        </w:rPr>
        <w:t xml:space="preserve"> is configured</w:t>
      </w:r>
      <w:r>
        <w:rPr>
          <w:rFonts w:cs="Arial"/>
        </w:rPr>
        <w:t xml:space="preserve"> properly.</w:t>
      </w:r>
      <w:r>
        <w:rPr>
          <w:rFonts w:cs="Arial" w:hint="eastAsia"/>
        </w:rPr>
        <w:t xml:space="preserve"> </w:t>
      </w:r>
      <w:r w:rsidR="00561404">
        <w:rPr>
          <w:rFonts w:cs="Arial"/>
        </w:rPr>
        <w:t>In fact, this issue can be divided into two cases</w:t>
      </w:r>
      <w:r w:rsidR="00E65A12">
        <w:rPr>
          <w:rFonts w:cs="Arial"/>
        </w:rPr>
        <w:t>:</w:t>
      </w:r>
    </w:p>
    <w:p w14:paraId="4A1B0E06" w14:textId="5030EA9E" w:rsidR="008F695D" w:rsidRPr="00F41164" w:rsidRDefault="00FC0B85" w:rsidP="00623D8B">
      <w:pPr>
        <w:rPr>
          <w:rFonts w:cs="Arial"/>
          <w:u w:val="single"/>
        </w:rPr>
      </w:pPr>
      <w:r w:rsidRPr="00F41164">
        <w:rPr>
          <w:rFonts w:cs="Arial"/>
          <w:u w:val="single"/>
        </w:rPr>
        <w:t>Case 1:</w:t>
      </w:r>
      <w:r w:rsidR="00F41164" w:rsidRPr="00F41164">
        <w:rPr>
          <w:rFonts w:cs="Arial"/>
          <w:u w:val="single"/>
        </w:rPr>
        <w:t xml:space="preserve"> </w:t>
      </w:r>
      <w:r w:rsidR="00E65A12" w:rsidRPr="00F41164">
        <w:rPr>
          <w:rFonts w:cs="Arial"/>
          <w:u w:val="single"/>
        </w:rPr>
        <w:t xml:space="preserve">UE </w:t>
      </w:r>
      <w:r w:rsidR="00F41164" w:rsidRPr="00F41164">
        <w:rPr>
          <w:rFonts w:cs="Arial"/>
          <w:u w:val="single"/>
        </w:rPr>
        <w:t>receives data PDU before receiving</w:t>
      </w:r>
      <w:r w:rsidR="00E65A12" w:rsidRPr="00F41164">
        <w:rPr>
          <w:rFonts w:cs="Arial"/>
          <w:u w:val="single"/>
        </w:rPr>
        <w:t xml:space="preserve"> HFN indication.</w:t>
      </w:r>
    </w:p>
    <w:p w14:paraId="29DBA1C9" w14:textId="26F4F0EB" w:rsidR="00E65D2D" w:rsidRDefault="00BB59CA" w:rsidP="00D23B8C">
      <w:pPr>
        <w:rPr>
          <w:b/>
        </w:rPr>
      </w:pPr>
      <w:r>
        <w:rPr>
          <w:rFonts w:cs="Arial"/>
        </w:rPr>
        <w:t>For case 1</w:t>
      </w:r>
      <w:r w:rsidR="00E65A12">
        <w:rPr>
          <w:rFonts w:cs="Arial"/>
        </w:rPr>
        <w:t xml:space="preserve">, </w:t>
      </w:r>
      <w:r w:rsidR="00E65A12" w:rsidRPr="00163CD2">
        <w:rPr>
          <w:rFonts w:cs="Arial"/>
        </w:rPr>
        <w:t xml:space="preserve">HFN </w:t>
      </w:r>
      <w:r w:rsidR="00E65A12">
        <w:rPr>
          <w:rFonts w:cs="Arial"/>
        </w:rPr>
        <w:t>desynchronization can be solved by carry HFN</w:t>
      </w:r>
      <w:r w:rsidR="0094456B">
        <w:rPr>
          <w:rFonts w:cs="Arial"/>
        </w:rPr>
        <w:t xml:space="preserve"> indication into RRC signalling (</w:t>
      </w:r>
      <w:r w:rsidR="00E65A12">
        <w:rPr>
          <w:rFonts w:cs="Arial"/>
        </w:rPr>
        <w:t>e</w:t>
      </w:r>
      <w:r w:rsidR="0094456B">
        <w:rPr>
          <w:rFonts w:cs="Arial"/>
        </w:rPr>
        <w:t>.g. RRC Reconfiguration Message)</w:t>
      </w:r>
      <w:r w:rsidR="00E65A12">
        <w:rPr>
          <w:rFonts w:cs="Arial"/>
        </w:rPr>
        <w:t xml:space="preserve"> </w:t>
      </w:r>
      <w:r w:rsidR="0094456B">
        <w:rPr>
          <w:rFonts w:cs="Arial"/>
        </w:rPr>
        <w:t>s</w:t>
      </w:r>
      <w:r w:rsidR="008F695D">
        <w:rPr>
          <w:rFonts w:cs="Arial"/>
        </w:rPr>
        <w:t xml:space="preserve">o </w:t>
      </w:r>
      <w:r w:rsidR="00E65A12">
        <w:rPr>
          <w:rFonts w:cs="Arial"/>
        </w:rPr>
        <w:t>UE will not start receiv</w:t>
      </w:r>
      <w:r w:rsidR="008F695D">
        <w:rPr>
          <w:rFonts w:cs="Arial"/>
        </w:rPr>
        <w:t>ing</w:t>
      </w:r>
      <w:r w:rsidR="00E65A12">
        <w:rPr>
          <w:rFonts w:cs="Arial"/>
        </w:rPr>
        <w:t xml:space="preserve"> data PDUs before RRC reconfiguration complete. </w:t>
      </w:r>
      <w:r w:rsidR="00000BFE">
        <w:rPr>
          <w:rFonts w:cs="Arial"/>
        </w:rPr>
        <w:t>U</w:t>
      </w:r>
      <w:r w:rsidR="008F695D">
        <w:rPr>
          <w:rFonts w:cs="Arial"/>
        </w:rPr>
        <w:t xml:space="preserve">E cannot </w:t>
      </w:r>
      <w:r w:rsidR="00000BFE">
        <w:rPr>
          <w:rFonts w:cs="Arial"/>
        </w:rPr>
        <w:t>calculate</w:t>
      </w:r>
      <w:r w:rsidR="008F695D">
        <w:rPr>
          <w:rFonts w:cs="Arial"/>
        </w:rPr>
        <w:t xml:space="preserve"> COUNT value before receiving HFN indication even if</w:t>
      </w:r>
      <w:r w:rsidR="00000BFE">
        <w:rPr>
          <w:rFonts w:cs="Arial"/>
        </w:rPr>
        <w:t xml:space="preserve"> UE receives data PDUs,</w:t>
      </w:r>
      <w:r w:rsidR="008F695D">
        <w:rPr>
          <w:rFonts w:cs="Arial"/>
        </w:rPr>
        <w:t xml:space="preserve"> </w:t>
      </w:r>
      <w:r w:rsidR="00000BFE">
        <w:rPr>
          <w:rFonts w:cs="Arial"/>
        </w:rPr>
        <w:t xml:space="preserve">so </w:t>
      </w:r>
      <w:r w:rsidR="008F695D">
        <w:rPr>
          <w:rFonts w:cs="Arial"/>
        </w:rPr>
        <w:t>UE needs to wait for HFN indication anyway.</w:t>
      </w:r>
    </w:p>
    <w:p w14:paraId="5135CE89" w14:textId="5D1AD04F" w:rsidR="00745601" w:rsidRPr="00E65D2D" w:rsidRDefault="00745601" w:rsidP="00623D8B">
      <w:pPr>
        <w:rPr>
          <w:b/>
        </w:rPr>
      </w:pPr>
      <w:r w:rsidRPr="006A242C">
        <w:rPr>
          <w:b/>
        </w:rPr>
        <w:t>Proposal</w:t>
      </w:r>
      <w:r w:rsidR="003322CC">
        <w:rPr>
          <w:b/>
        </w:rPr>
        <w:t xml:space="preserve"> 1</w:t>
      </w:r>
      <w:r w:rsidRPr="006A242C">
        <w:rPr>
          <w:b/>
        </w:rPr>
        <w:t xml:space="preserve">: </w:t>
      </w:r>
      <w:r>
        <w:rPr>
          <w:rFonts w:hint="eastAsia"/>
          <w:b/>
        </w:rPr>
        <w:t>For</w:t>
      </w:r>
      <w:r>
        <w:rPr>
          <w:b/>
        </w:rPr>
        <w:t xml:space="preserve"> NR multicast, t</w:t>
      </w:r>
      <w:r w:rsidRPr="00E65D2D">
        <w:rPr>
          <w:b/>
        </w:rPr>
        <w:t xml:space="preserve">he initial value of HFN is indicated by </w:t>
      </w:r>
      <w:r>
        <w:rPr>
          <w:b/>
        </w:rPr>
        <w:t xml:space="preserve">RRC </w:t>
      </w:r>
      <w:r w:rsidRPr="00E65D2D">
        <w:rPr>
          <w:b/>
        </w:rPr>
        <w:t>Reconfiguration Message</w:t>
      </w:r>
      <w:r>
        <w:rPr>
          <w:b/>
        </w:rPr>
        <w:t>.</w:t>
      </w:r>
    </w:p>
    <w:p w14:paraId="7FA58CFB" w14:textId="45CF3BEE" w:rsidR="00F41164" w:rsidRPr="00F41164" w:rsidRDefault="008F695D" w:rsidP="006B3638">
      <w:pPr>
        <w:rPr>
          <w:rFonts w:cs="Arial"/>
          <w:u w:val="single"/>
        </w:rPr>
      </w:pPr>
      <w:r w:rsidRPr="00F41164">
        <w:rPr>
          <w:rFonts w:cs="Arial"/>
          <w:u w:val="single"/>
        </w:rPr>
        <w:t>Case 2: UE receives HFN indication but the first received PDU is out of order</w:t>
      </w:r>
      <w:r w:rsidR="00AD5D5E" w:rsidRPr="00F41164">
        <w:rPr>
          <w:rFonts w:cs="Arial"/>
          <w:u w:val="single"/>
        </w:rPr>
        <w:t xml:space="preserve"> </w:t>
      </w:r>
      <w:r w:rsidRPr="00F41164">
        <w:rPr>
          <w:rFonts w:cs="Arial"/>
          <w:u w:val="single"/>
        </w:rPr>
        <w:t>(</w:t>
      </w:r>
      <w:r w:rsidR="002B1ABA" w:rsidRPr="00F41164">
        <w:rPr>
          <w:rFonts w:cs="Arial"/>
          <w:u w:val="single"/>
        </w:rPr>
        <w:t xml:space="preserve">the </w:t>
      </w:r>
      <w:r w:rsidRPr="00F41164">
        <w:rPr>
          <w:rFonts w:cs="Arial"/>
          <w:u w:val="single"/>
        </w:rPr>
        <w:t>SN ha</w:t>
      </w:r>
      <w:r w:rsidR="002B1ABA" w:rsidRPr="00F41164">
        <w:rPr>
          <w:rFonts w:cs="Arial"/>
          <w:u w:val="single"/>
        </w:rPr>
        <w:t>s</w:t>
      </w:r>
      <w:r w:rsidRPr="00F41164">
        <w:rPr>
          <w:rFonts w:cs="Arial"/>
          <w:u w:val="single"/>
        </w:rPr>
        <w:t xml:space="preserve"> wrapped around).</w:t>
      </w:r>
    </w:p>
    <w:p w14:paraId="5E2FE703" w14:textId="5F1409E1" w:rsidR="008F695D" w:rsidRDefault="006B3638" w:rsidP="006B3638">
      <w:pPr>
        <w:rPr>
          <w:rFonts w:cs="Arial"/>
        </w:rPr>
      </w:pPr>
      <w:r>
        <w:rPr>
          <w:rFonts w:cs="Arial"/>
        </w:rPr>
        <w:lastRenderedPageBreak/>
        <w:t xml:space="preserve">For example, the initial HFN indicated by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is N, the COUNT of the next PDU </w:t>
      </w:r>
      <w:r w:rsidR="007E0467">
        <w:rPr>
          <w:rFonts w:cs="Arial"/>
        </w:rPr>
        <w:t xml:space="preserve">which </w:t>
      </w:r>
      <w:r>
        <w:rPr>
          <w:rFonts w:cs="Arial"/>
        </w:rPr>
        <w:t>UE should have received is [N</w:t>
      </w:r>
      <w:proofErr w:type="gramStart"/>
      <w:r>
        <w:rPr>
          <w:rFonts w:cs="Arial"/>
        </w:rPr>
        <w:t>,</w:t>
      </w:r>
      <w:r w:rsidR="003C0937">
        <w:rPr>
          <w:rFonts w:cs="Arial"/>
        </w:rPr>
        <w:t>X</w:t>
      </w:r>
      <w:proofErr w:type="gramEnd"/>
      <w:r>
        <w:rPr>
          <w:rFonts w:cs="Arial"/>
        </w:rPr>
        <w:t>]</w:t>
      </w:r>
      <w:r w:rsidR="009742A2">
        <w:rPr>
          <w:rFonts w:cs="Arial"/>
        </w:rPr>
        <w:t xml:space="preserve"> </w:t>
      </w:r>
      <w:r>
        <w:rPr>
          <w:rFonts w:cs="Arial"/>
        </w:rPr>
        <w:t>(assume the maximum value of SN</w:t>
      </w:r>
      <w:r>
        <w:rPr>
          <w:rFonts w:cs="Arial" w:hint="eastAsia"/>
        </w:rPr>
        <w:t xml:space="preserve"> </w:t>
      </w:r>
      <w:r>
        <w:rPr>
          <w:rFonts w:cs="Arial"/>
        </w:rPr>
        <w:t xml:space="preserve">is </w:t>
      </w:r>
      <w:r w:rsidR="003C0937">
        <w:rPr>
          <w:rFonts w:cs="Arial"/>
        </w:rPr>
        <w:t>X</w:t>
      </w:r>
      <w:r>
        <w:rPr>
          <w:rFonts w:cs="Arial"/>
        </w:rPr>
        <w:t>)</w:t>
      </w:r>
      <w:r w:rsidR="003C0937">
        <w:rPr>
          <w:rFonts w:cs="Arial"/>
        </w:rPr>
        <w:t xml:space="preserve">, but the first PDU UE received is [N+1,1], </w:t>
      </w:r>
      <w:r w:rsidR="007F2E2E">
        <w:rPr>
          <w:rFonts w:cs="Arial"/>
        </w:rPr>
        <w:t>which is different from</w:t>
      </w:r>
      <w:r w:rsidR="00B9046B">
        <w:rPr>
          <w:rFonts w:cs="Arial"/>
        </w:rPr>
        <w:t xml:space="preserve"> the</w:t>
      </w:r>
      <w:r w:rsidR="007F2E2E">
        <w:rPr>
          <w:rFonts w:cs="Arial"/>
        </w:rPr>
        <w:t xml:space="preserve"> HFN indicated by network</w:t>
      </w:r>
      <w:r w:rsidR="003C0937">
        <w:rPr>
          <w:rFonts w:cs="Arial"/>
        </w:rPr>
        <w:t>.</w:t>
      </w:r>
    </w:p>
    <w:p w14:paraId="5837C0C5" w14:textId="222F7044" w:rsidR="003C0937" w:rsidRDefault="003C0937" w:rsidP="006B3638">
      <w:pPr>
        <w:rPr>
          <w:rFonts w:cs="Arial"/>
        </w:rPr>
      </w:pPr>
      <w:r>
        <w:rPr>
          <w:rFonts w:cs="Arial"/>
        </w:rPr>
        <w:t>Actually, this</w:t>
      </w:r>
      <w:r w:rsidR="007F2E2E">
        <w:rPr>
          <w:rFonts w:cs="Arial"/>
        </w:rPr>
        <w:t xml:space="preserve"> case may also occur in unicast and has been solved in current specs</w:t>
      </w:r>
      <w:r w:rsidR="00E862D0">
        <w:rPr>
          <w:rFonts w:cs="Arial"/>
        </w:rPr>
        <w:t>:</w:t>
      </w:r>
    </w:p>
    <w:p w14:paraId="600CC1AA" w14:textId="3D0AD952" w:rsidR="00B9046B" w:rsidRDefault="00AF2D3F" w:rsidP="006B3638">
      <w:pPr>
        <w:rPr>
          <w:rFonts w:cs="Arial"/>
        </w:rPr>
      </w:pPr>
      <w:r>
        <w:rPr>
          <w:rFonts w:cs="Arial"/>
        </w:rPr>
        <w:t>According to TS 38.323, w</w:t>
      </w:r>
      <w:r w:rsidR="00B9046B">
        <w:rPr>
          <w:rFonts w:cs="Arial"/>
        </w:rPr>
        <w:t>hen the SN of the received PDU is too different from the SN reference value (i.e. SN of RX_DELIV), UE can perform HFN+1 or HFN-1 automatically.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2E2E" w14:paraId="43E465DC" w14:textId="77777777" w:rsidTr="007F2E2E">
        <w:tc>
          <w:tcPr>
            <w:tcW w:w="9629" w:type="dxa"/>
          </w:tcPr>
          <w:p w14:paraId="559224F2" w14:textId="2C6FB4C6" w:rsidR="007F2E2E" w:rsidRDefault="007F2E2E" w:rsidP="007F2E2E">
            <w:r>
              <w:rPr>
                <w:rFonts w:hint="eastAsia"/>
              </w:rPr>
              <w:t>T</w:t>
            </w:r>
            <w:r>
              <w:t>S 38.323</w:t>
            </w:r>
          </w:p>
          <w:p w14:paraId="2C24792C" w14:textId="7B786A47" w:rsidR="007F2E2E" w:rsidRPr="00BD6693" w:rsidRDefault="007F2E2E" w:rsidP="007F2E2E">
            <w:r w:rsidRPr="00BD6693">
              <w:t xml:space="preserve">At reception of a PDCP Data PDU from lower layers, the receiving PDCP entity shall determine the COUNT value of the received PDCP </w:t>
            </w:r>
            <w:r w:rsidRPr="00BD6693">
              <w:rPr>
                <w:lang w:eastAsia="ko-KR"/>
              </w:rPr>
              <w:t>Data</w:t>
            </w:r>
            <w:r w:rsidRPr="00BD6693">
              <w:t xml:space="preserve"> PDU, i.e. RCVD_COUNT, as follows</w:t>
            </w:r>
            <w:r w:rsidRPr="00BD6693">
              <w:rPr>
                <w:lang w:eastAsia="ko-KR"/>
              </w:rPr>
              <w:t>:</w:t>
            </w:r>
          </w:p>
          <w:p w14:paraId="0E495512" w14:textId="77777777" w:rsidR="007F2E2E" w:rsidRPr="00BD6693" w:rsidRDefault="007F2E2E" w:rsidP="007F2E2E">
            <w:pPr>
              <w:pStyle w:val="B1"/>
              <w:rPr>
                <w:rFonts w:ascii="MS Mincho" w:hAnsi="MS Mincho"/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 xml:space="preserve">if RCVD_SN &lt; SN(RX_DELIV) </w:t>
            </w:r>
            <w:r w:rsidRPr="00BD6693">
              <w:t>–</w:t>
            </w:r>
            <w:r w:rsidRPr="00BD6693">
              <w:rPr>
                <w:iCs/>
              </w:rPr>
              <w:t xml:space="preserve"> </w:t>
            </w:r>
            <w:proofErr w:type="spellStart"/>
            <w:r w:rsidRPr="00BD6693">
              <w:t>Window_Size</w:t>
            </w:r>
            <w:proofErr w:type="spellEnd"/>
            <w:r w:rsidRPr="00BD6693">
              <w:rPr>
                <w:iCs/>
              </w:rPr>
              <w:t>:</w:t>
            </w:r>
          </w:p>
          <w:p w14:paraId="2E513CFA" w14:textId="77777777" w:rsidR="007F2E2E" w:rsidRPr="00BD6693" w:rsidRDefault="007F2E2E" w:rsidP="007F2E2E">
            <w:pPr>
              <w:pStyle w:val="B2"/>
              <w:rPr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 xml:space="preserve">RCVD_HFN = </w:t>
            </w:r>
            <w:proofErr w:type="gramStart"/>
            <w:r w:rsidRPr="00BD6693">
              <w:rPr>
                <w:iCs/>
              </w:rPr>
              <w:t>HFN(</w:t>
            </w:r>
            <w:proofErr w:type="gramEnd"/>
            <w:r w:rsidRPr="00BD6693">
              <w:rPr>
                <w:iCs/>
              </w:rPr>
              <w:t>RX_DELIV) + 1.</w:t>
            </w:r>
          </w:p>
          <w:p w14:paraId="7D9D0774" w14:textId="77777777" w:rsidR="007F2E2E" w:rsidRPr="00BD6693" w:rsidRDefault="007F2E2E" w:rsidP="007F2E2E">
            <w:pPr>
              <w:pStyle w:val="B1"/>
              <w:rPr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 xml:space="preserve">else if RCVD_SN &gt;= SN(RX_DELIV) + </w:t>
            </w:r>
            <w:proofErr w:type="spellStart"/>
            <w:r w:rsidRPr="00BD6693">
              <w:t>Window_Size</w:t>
            </w:r>
            <w:proofErr w:type="spellEnd"/>
            <w:r w:rsidRPr="00BD6693">
              <w:rPr>
                <w:iCs/>
              </w:rPr>
              <w:t>:</w:t>
            </w:r>
          </w:p>
          <w:p w14:paraId="0C33D5AB" w14:textId="77777777" w:rsidR="007F2E2E" w:rsidRPr="00BD6693" w:rsidRDefault="007F2E2E" w:rsidP="007F2E2E">
            <w:pPr>
              <w:pStyle w:val="B2"/>
              <w:rPr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 xml:space="preserve">RCVD_HFN = </w:t>
            </w:r>
            <w:proofErr w:type="gramStart"/>
            <w:r w:rsidRPr="00BD6693">
              <w:rPr>
                <w:iCs/>
              </w:rPr>
              <w:t>HFN(</w:t>
            </w:r>
            <w:proofErr w:type="gramEnd"/>
            <w:r w:rsidRPr="00BD6693">
              <w:rPr>
                <w:iCs/>
              </w:rPr>
              <w:t>RX_DELIV) – 1.</w:t>
            </w:r>
          </w:p>
          <w:p w14:paraId="3B98C395" w14:textId="77777777" w:rsidR="007F2E2E" w:rsidRPr="00BD6693" w:rsidRDefault="007F2E2E" w:rsidP="007F2E2E">
            <w:pPr>
              <w:pStyle w:val="B1"/>
              <w:rPr>
                <w:lang w:eastAsia="ko-KR"/>
              </w:rPr>
            </w:pPr>
            <w:r w:rsidRPr="00BD6693">
              <w:rPr>
                <w:lang w:eastAsia="ko-KR"/>
              </w:rPr>
              <w:t>-</w:t>
            </w:r>
            <w:r w:rsidRPr="00BD6693">
              <w:rPr>
                <w:lang w:eastAsia="ko-KR"/>
              </w:rPr>
              <w:tab/>
              <w:t>else:</w:t>
            </w:r>
          </w:p>
          <w:p w14:paraId="6E940963" w14:textId="77777777" w:rsidR="007F2E2E" w:rsidRPr="00BD6693" w:rsidRDefault="007F2E2E" w:rsidP="007F2E2E">
            <w:pPr>
              <w:pStyle w:val="B2"/>
              <w:rPr>
                <w:iCs/>
              </w:rPr>
            </w:pPr>
            <w:r w:rsidRPr="00BD6693">
              <w:t>-</w:t>
            </w:r>
            <w:r w:rsidRPr="00BD6693">
              <w:tab/>
              <w:t>RCVD_HFN = HFN(RX_DELIV);</w:t>
            </w:r>
          </w:p>
          <w:p w14:paraId="3D71700D" w14:textId="66F9F337" w:rsidR="007F2E2E" w:rsidRPr="007F2E2E" w:rsidRDefault="007F2E2E" w:rsidP="007F2E2E">
            <w:pPr>
              <w:pStyle w:val="B1"/>
            </w:pPr>
            <w:r w:rsidRPr="00BD6693">
              <w:t>-</w:t>
            </w:r>
            <w:r w:rsidRPr="00BD6693">
              <w:tab/>
              <w:t>RCVD_COUNT = [RCVD_HFN, RCVD_SN].</w:t>
            </w:r>
          </w:p>
        </w:tc>
      </w:tr>
    </w:tbl>
    <w:p w14:paraId="17D78DFB" w14:textId="64845F2C" w:rsidR="007F2E2E" w:rsidRDefault="00E862D0" w:rsidP="006B3638">
      <w:pPr>
        <w:rPr>
          <w:rFonts w:cs="Arial"/>
        </w:rPr>
      </w:pPr>
      <w:r>
        <w:rPr>
          <w:rFonts w:cs="Arial"/>
        </w:rPr>
        <w:t xml:space="preserve">This </w:t>
      </w:r>
      <w:r w:rsidR="001F7379">
        <w:rPr>
          <w:rFonts w:cs="Arial"/>
        </w:rPr>
        <w:t>solution</w:t>
      </w:r>
      <w:r>
        <w:rPr>
          <w:rFonts w:cs="Arial"/>
        </w:rPr>
        <w:t xml:space="preserve"> can be reused by NR multicast by indicate initial HF</w:t>
      </w:r>
      <w:r>
        <w:rPr>
          <w:rFonts w:cs="Arial" w:hint="eastAsia"/>
        </w:rPr>
        <w:t>N</w:t>
      </w:r>
      <w:r>
        <w:rPr>
          <w:rFonts w:cs="Arial"/>
        </w:rPr>
        <w:t xml:space="preserve"> and initial SN</w:t>
      </w:r>
      <w:r w:rsidR="00AB5834">
        <w:rPr>
          <w:rFonts w:cs="Arial"/>
        </w:rPr>
        <w:t xml:space="preserve"> together (as RX_DELIV) t</w:t>
      </w:r>
      <w:r w:rsidR="001F7379">
        <w:rPr>
          <w:rFonts w:cs="Arial"/>
        </w:rPr>
        <w:t>o UE. This is also beneficial for</w:t>
      </w:r>
      <w:r w:rsidR="00AB5834">
        <w:rPr>
          <w:rFonts w:cs="Arial"/>
        </w:rPr>
        <w:t xml:space="preserve"> </w:t>
      </w:r>
      <w:r w:rsidR="00027A23">
        <w:rPr>
          <w:rFonts w:cs="Arial"/>
        </w:rPr>
        <w:t xml:space="preserve">data loss reduction, which </w:t>
      </w:r>
      <w:r w:rsidR="00E6737A">
        <w:rPr>
          <w:rFonts w:cs="Arial"/>
        </w:rPr>
        <w:t>will</w:t>
      </w:r>
      <w:r w:rsidR="00027A23">
        <w:rPr>
          <w:rFonts w:cs="Arial"/>
        </w:rPr>
        <w:t xml:space="preserve"> be further </w:t>
      </w:r>
      <w:r w:rsidR="00E83080">
        <w:rPr>
          <w:rFonts w:cs="Arial"/>
        </w:rPr>
        <w:t>discussed</w:t>
      </w:r>
      <w:r w:rsidR="00027A23">
        <w:rPr>
          <w:rFonts w:cs="Arial"/>
        </w:rPr>
        <w:t xml:space="preserve"> in the next section.</w:t>
      </w:r>
    </w:p>
    <w:p w14:paraId="543055BE" w14:textId="34DF0866" w:rsidR="00745601" w:rsidRDefault="00D5605C" w:rsidP="007614DB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2</w:t>
      </w:r>
      <w:r w:rsidRPr="00E65D2D">
        <w:rPr>
          <w:b/>
        </w:rPr>
        <w:t xml:space="preserve">: </w:t>
      </w:r>
      <w:r w:rsidRPr="00D5605C">
        <w:rPr>
          <w:b/>
        </w:rPr>
        <w:t>UE can perform HFN+1 or HFN-1 automatically based on SN reference value</w:t>
      </w:r>
      <w:r>
        <w:rPr>
          <w:b/>
        </w:rPr>
        <w:t xml:space="preserve"> </w:t>
      </w:r>
      <w:r w:rsidRPr="00D5605C">
        <w:rPr>
          <w:b/>
        </w:rPr>
        <w:t>(i.e. SN of RX_DELIV)</w:t>
      </w:r>
      <w:r w:rsidR="004F56FD">
        <w:rPr>
          <w:b/>
        </w:rPr>
        <w:t xml:space="preserve"> in current specs</w:t>
      </w:r>
      <w:r w:rsidR="00570970">
        <w:rPr>
          <w:b/>
        </w:rPr>
        <w:t>.</w:t>
      </w:r>
      <w:r w:rsidRPr="00D5605C">
        <w:rPr>
          <w:b/>
        </w:rPr>
        <w:t xml:space="preserve"> </w:t>
      </w:r>
    </w:p>
    <w:p w14:paraId="2BE828EA" w14:textId="42DB02FF" w:rsidR="00745601" w:rsidRPr="00E65D2D" w:rsidRDefault="007614DB" w:rsidP="007614DB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3</w:t>
      </w:r>
      <w:r w:rsidRPr="00E65D2D">
        <w:rPr>
          <w:b/>
        </w:rPr>
        <w:t>: The</w:t>
      </w:r>
      <w:r w:rsidRPr="007614DB">
        <w:rPr>
          <w:b/>
        </w:rPr>
        <w:t xml:space="preserve"> HFN desynchronization</w:t>
      </w:r>
      <w:r w:rsidRPr="00E65D2D">
        <w:rPr>
          <w:b/>
        </w:rPr>
        <w:t xml:space="preserve"> issue </w:t>
      </w:r>
      <w:r>
        <w:rPr>
          <w:b/>
        </w:rPr>
        <w:t xml:space="preserve">due to out of order receiving </w:t>
      </w:r>
      <w:r w:rsidR="005D38AB">
        <w:rPr>
          <w:b/>
        </w:rPr>
        <w:t>can be solved in</w:t>
      </w:r>
      <w:r>
        <w:rPr>
          <w:b/>
        </w:rPr>
        <w:t xml:space="preserve"> legacy specs by indicating </w:t>
      </w:r>
      <w:r w:rsidR="000774AA" w:rsidRPr="000774AA">
        <w:rPr>
          <w:b/>
        </w:rPr>
        <w:t>RX_DELIV</w:t>
      </w:r>
      <w:r w:rsidRPr="007614DB">
        <w:rPr>
          <w:b/>
        </w:rPr>
        <w:t xml:space="preserve"> to UE</w:t>
      </w:r>
      <w:r>
        <w:rPr>
          <w:b/>
        </w:rPr>
        <w:t xml:space="preserve">, which is also beneficial </w:t>
      </w:r>
      <w:r w:rsidR="00BB4257">
        <w:rPr>
          <w:b/>
        </w:rPr>
        <w:t>for</w:t>
      </w:r>
      <w:r w:rsidRPr="007614DB">
        <w:rPr>
          <w:b/>
        </w:rPr>
        <w:t xml:space="preserve"> </w:t>
      </w:r>
      <w:r w:rsidR="00D5605C" w:rsidRPr="00D5605C">
        <w:rPr>
          <w:b/>
        </w:rPr>
        <w:t>latency</w:t>
      </w:r>
      <w:r w:rsidR="00D5605C">
        <w:rPr>
          <w:b/>
        </w:rPr>
        <w:t xml:space="preserve"> and </w:t>
      </w:r>
      <w:r w:rsidRPr="007614DB">
        <w:rPr>
          <w:b/>
        </w:rPr>
        <w:t>data loss reduction</w:t>
      </w:r>
      <w:r>
        <w:rPr>
          <w:b/>
        </w:rPr>
        <w:t xml:space="preserve">. </w:t>
      </w:r>
    </w:p>
    <w:p w14:paraId="31E993DA" w14:textId="07988B4B" w:rsidR="005E7C3D" w:rsidRPr="005E7C3D" w:rsidRDefault="00DC5CBF" w:rsidP="00DC5CBF">
      <w:pPr>
        <w:pStyle w:val="1"/>
        <w:ind w:hanging="792"/>
      </w:pPr>
      <w:r>
        <w:t>Initialization of RX_DELIV</w:t>
      </w:r>
    </w:p>
    <w:p w14:paraId="1AAAC7A3" w14:textId="3FD30FC2" w:rsidR="00E65A12" w:rsidRDefault="00DC5CBF" w:rsidP="00623D8B">
      <w:pPr>
        <w:rPr>
          <w:rFonts w:cs="Arial"/>
        </w:rPr>
      </w:pPr>
      <w:r>
        <w:rPr>
          <w:rFonts w:cs="Arial" w:hint="eastAsia"/>
        </w:rPr>
        <w:t>I</w:t>
      </w:r>
      <w:r>
        <w:rPr>
          <w:rFonts w:cs="Arial"/>
        </w:rPr>
        <w:t>n the email discussion</w:t>
      </w:r>
      <w:r w:rsidR="001042C1">
        <w:rPr>
          <w:rFonts w:cs="Arial"/>
        </w:rPr>
        <w:t xml:space="preserve"> [1]</w:t>
      </w:r>
      <w:r>
        <w:rPr>
          <w:rFonts w:cs="Arial"/>
        </w:rPr>
        <w:t>, the initial value of RX_DELIV</w:t>
      </w:r>
      <w:r w:rsidR="00FE23D3">
        <w:rPr>
          <w:rFonts w:cs="Arial"/>
        </w:rPr>
        <w:t xml:space="preserve"> has been discussed. There are two main options:</w:t>
      </w:r>
    </w:p>
    <w:p w14:paraId="4FFAB10F" w14:textId="1BC8F938" w:rsidR="001042C1" w:rsidRPr="0094456B" w:rsidRDefault="001042C1" w:rsidP="00623D8B">
      <w:pPr>
        <w:rPr>
          <w:rFonts w:cs="Arial"/>
          <w:u w:val="single"/>
        </w:rPr>
      </w:pPr>
      <w:r w:rsidRPr="0094456B">
        <w:rPr>
          <w:rFonts w:cs="Arial"/>
          <w:u w:val="single"/>
        </w:rPr>
        <w:t>Option 1: the initial value of RX_DELIV is set to a value before RX_NEXT</w:t>
      </w:r>
      <w:r w:rsidR="0094456B">
        <w:rPr>
          <w:rFonts w:cs="Arial"/>
          <w:u w:val="single"/>
        </w:rPr>
        <w:t>;</w:t>
      </w:r>
    </w:p>
    <w:p w14:paraId="45365843" w14:textId="1D7536B8" w:rsidR="001042C1" w:rsidRPr="0094456B" w:rsidRDefault="001042C1" w:rsidP="00623D8B">
      <w:pPr>
        <w:rPr>
          <w:rFonts w:cs="Arial"/>
          <w:u w:val="single"/>
        </w:rPr>
      </w:pPr>
      <w:r w:rsidRPr="0094456B">
        <w:rPr>
          <w:rFonts w:cs="Arial" w:hint="eastAsia"/>
          <w:u w:val="single"/>
        </w:rPr>
        <w:t>O</w:t>
      </w:r>
      <w:r w:rsidRPr="0094456B">
        <w:rPr>
          <w:rFonts w:cs="Arial"/>
          <w:u w:val="single"/>
        </w:rPr>
        <w:t>ption 2: the initial value of RX_DELIV is set to the same as RX_NEXT.</w:t>
      </w:r>
    </w:p>
    <w:p w14:paraId="3898E881" w14:textId="1A6209D6" w:rsidR="00CE7503" w:rsidRDefault="00345709" w:rsidP="00CE7503">
      <w:pPr>
        <w:rPr>
          <w:rFonts w:cs="Arial"/>
        </w:rPr>
      </w:pPr>
      <w:r>
        <w:rPr>
          <w:rFonts w:cs="Arial"/>
        </w:rPr>
        <w:t>Option 2 will lead to potential data loss due to out of delivery from RLC to PDCP. That is,</w:t>
      </w:r>
      <w:r w:rsidR="00CE7503">
        <w:rPr>
          <w:rFonts w:cs="Arial"/>
        </w:rPr>
        <w:t xml:space="preserve"> SN part of RX_DELIV</w:t>
      </w:r>
      <w:r w:rsidR="00234AA4">
        <w:rPr>
          <w:rFonts w:cs="Arial"/>
        </w:rPr>
        <w:t xml:space="preserve"> and </w:t>
      </w:r>
      <w:r w:rsidR="00CE7503">
        <w:rPr>
          <w:rFonts w:cs="Arial"/>
        </w:rPr>
        <w:t xml:space="preserve">RX_NEXT is set to the SN of the first received packet, but not the first packet transmitted by network. If the first transmitted packet is lost due to </w:t>
      </w:r>
      <w:r w:rsidR="006209CA">
        <w:rPr>
          <w:rFonts w:cs="Arial"/>
        </w:rPr>
        <w:t>bad channel condition and has</w:t>
      </w:r>
      <w:r w:rsidR="00CE7503">
        <w:rPr>
          <w:rFonts w:cs="Arial"/>
        </w:rPr>
        <w:t xml:space="preserve"> been retransmitted by HARQ</w:t>
      </w:r>
      <w:r w:rsidR="0034735D">
        <w:rPr>
          <w:rFonts w:cs="Arial"/>
        </w:rPr>
        <w:t xml:space="preserve"> process</w:t>
      </w:r>
      <w:r w:rsidR="00CE7503">
        <w:rPr>
          <w:rFonts w:cs="Arial"/>
        </w:rPr>
        <w:t>. It will be discarded</w:t>
      </w:r>
      <w:r w:rsidR="00234AA4">
        <w:rPr>
          <w:rFonts w:cs="Arial"/>
        </w:rPr>
        <w:t xml:space="preserve"> anyway</w:t>
      </w:r>
      <w:r w:rsidR="00CE7503">
        <w:rPr>
          <w:rFonts w:cs="Arial"/>
        </w:rPr>
        <w:t xml:space="preserve"> even if </w:t>
      </w:r>
      <w:r w:rsidR="0034735D">
        <w:rPr>
          <w:rFonts w:cs="Arial"/>
        </w:rPr>
        <w:t>the retransmitted packet</w:t>
      </w:r>
      <w:r w:rsidR="00CE7503">
        <w:rPr>
          <w:rFonts w:cs="Arial"/>
        </w:rPr>
        <w:t xml:space="preserve"> has been correctly received: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CE7503" w14:paraId="1C627C7E" w14:textId="77777777" w:rsidTr="003A7F7B">
        <w:trPr>
          <w:jc w:val="center"/>
        </w:trPr>
        <w:tc>
          <w:tcPr>
            <w:tcW w:w="8296" w:type="dxa"/>
            <w:shd w:val="clear" w:color="auto" w:fill="auto"/>
          </w:tcPr>
          <w:p w14:paraId="5D1C708F" w14:textId="77777777" w:rsidR="00CE7503" w:rsidRPr="00CE7503" w:rsidRDefault="00CE7503" w:rsidP="003A7F7B">
            <w:pPr>
              <w:pStyle w:val="B1"/>
            </w:pPr>
            <w:r>
              <w:t>-</w:t>
            </w:r>
            <w:r>
              <w:tab/>
              <w:t>i</w:t>
            </w:r>
            <w:r w:rsidRPr="00CE7503">
              <w:t>f RCVD_COUNT &lt; RX_DELIV; or</w:t>
            </w:r>
          </w:p>
          <w:p w14:paraId="2716F3AB" w14:textId="77777777" w:rsidR="00CE7503" w:rsidRDefault="00CE7503" w:rsidP="003A7F7B">
            <w:pPr>
              <w:pStyle w:val="B1"/>
            </w:pPr>
            <w:r w:rsidRPr="00CE7503">
              <w:t>-</w:t>
            </w:r>
            <w:r w:rsidRPr="00CE7503">
              <w:tab/>
              <w:t xml:space="preserve">if the PDCP </w:t>
            </w:r>
            <w:r w:rsidRPr="00CE7503">
              <w:rPr>
                <w:lang w:eastAsia="ko-KR"/>
              </w:rPr>
              <w:t>Data</w:t>
            </w:r>
            <w:r w:rsidRPr="00CE7503">
              <w:t xml:space="preserve"> PDU with CO</w:t>
            </w:r>
            <w:r>
              <w:t>UNT = RCVD_COUNT has been received before:</w:t>
            </w:r>
          </w:p>
          <w:p w14:paraId="368EB92B" w14:textId="77777777" w:rsidR="00CE7503" w:rsidRDefault="00CE7503" w:rsidP="003A7F7B">
            <w:pPr>
              <w:pStyle w:val="B2"/>
            </w:pPr>
            <w:r>
              <w:t>-</w:t>
            </w:r>
            <w:r>
              <w:tab/>
              <w:t xml:space="preserve">discard the PDCP </w:t>
            </w:r>
            <w:r>
              <w:rPr>
                <w:lang w:eastAsia="ko-KR"/>
              </w:rPr>
              <w:t>Data</w:t>
            </w:r>
            <w:r>
              <w:t xml:space="preserve"> PDU;</w:t>
            </w:r>
          </w:p>
        </w:tc>
      </w:tr>
    </w:tbl>
    <w:p w14:paraId="668933E6" w14:textId="422D56F7" w:rsidR="00CE7503" w:rsidRDefault="00660ECE" w:rsidP="00623D8B">
      <w:pPr>
        <w:rPr>
          <w:rFonts w:cs="Arial"/>
        </w:rPr>
      </w:pPr>
      <w:r>
        <w:rPr>
          <w:rFonts w:cs="Arial"/>
        </w:rPr>
        <w:t xml:space="preserve">This is because RX_DELIV has been set by the latter packet </w:t>
      </w:r>
      <w:r w:rsidR="0094456B">
        <w:rPr>
          <w:rFonts w:cs="Arial"/>
        </w:rPr>
        <w:t xml:space="preserve">which has larger SN value </w:t>
      </w:r>
      <w:r>
        <w:rPr>
          <w:rFonts w:cs="Arial"/>
        </w:rPr>
        <w:t>(</w:t>
      </w:r>
      <w:r w:rsidR="000774AA">
        <w:rPr>
          <w:rFonts w:cs="Arial"/>
        </w:rPr>
        <w:t xml:space="preserve">the </w:t>
      </w:r>
      <w:r>
        <w:rPr>
          <w:rFonts w:cs="Arial"/>
        </w:rPr>
        <w:t>first received packets).</w:t>
      </w:r>
    </w:p>
    <w:p w14:paraId="5B68C544" w14:textId="3D973AB3" w:rsidR="003C2F30" w:rsidRPr="003C2F30" w:rsidRDefault="003C2F30" w:rsidP="00623D8B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4</w:t>
      </w:r>
      <w:r w:rsidRPr="00E65D2D">
        <w:rPr>
          <w:b/>
        </w:rPr>
        <w:t>:</w:t>
      </w:r>
      <w:r>
        <w:rPr>
          <w:b/>
        </w:rPr>
        <w:t xml:space="preserve"> </w:t>
      </w:r>
      <w:r w:rsidRPr="002E4257">
        <w:rPr>
          <w:b/>
        </w:rPr>
        <w:t xml:space="preserve">If RX_DELIV is set to </w:t>
      </w:r>
      <w:r>
        <w:rPr>
          <w:b/>
        </w:rPr>
        <w:t xml:space="preserve">the same value of the first received PDU (i.e. RX_NEXT), data loss may occur due to out of delivery </w:t>
      </w:r>
      <w:r w:rsidRPr="003C2F30">
        <w:rPr>
          <w:b/>
        </w:rPr>
        <w:t>from RLC to PDCP</w:t>
      </w:r>
      <w:r w:rsidR="00D573FF">
        <w:rPr>
          <w:b/>
        </w:rPr>
        <w:t>.</w:t>
      </w:r>
    </w:p>
    <w:p w14:paraId="6060F6D1" w14:textId="77777777" w:rsidR="00C421C7" w:rsidRDefault="008E7878" w:rsidP="00623D8B">
      <w:pPr>
        <w:rPr>
          <w:rFonts w:cs="Arial"/>
        </w:rPr>
      </w:pPr>
      <w:r>
        <w:rPr>
          <w:rFonts w:cs="Arial"/>
        </w:rPr>
        <w:t>Option1 may solve</w:t>
      </w:r>
      <w:r w:rsidR="00E975B0">
        <w:rPr>
          <w:rFonts w:cs="Arial"/>
        </w:rPr>
        <w:t xml:space="preserve"> the data loss issue by setting RX_DELIV to a value before the first received packets (i.e. RX_NEXT).</w:t>
      </w:r>
      <w:r w:rsidR="00E975B0" w:rsidRPr="00E975B0">
        <w:t xml:space="preserve"> </w:t>
      </w:r>
      <w:r w:rsidR="00E975B0" w:rsidRPr="00E975B0">
        <w:rPr>
          <w:rFonts w:cs="Arial"/>
        </w:rPr>
        <w:t xml:space="preserve">However, the effect is closely related to specific </w:t>
      </w:r>
      <w:r w:rsidR="00E975B0">
        <w:rPr>
          <w:rFonts w:cs="Arial"/>
        </w:rPr>
        <w:t>RX_DELIV</w:t>
      </w:r>
      <w:r w:rsidR="00E975B0" w:rsidRPr="00E975B0">
        <w:rPr>
          <w:rFonts w:cs="Arial"/>
        </w:rPr>
        <w:t xml:space="preserve"> value</w:t>
      </w:r>
      <w:r w:rsidR="00E975B0">
        <w:rPr>
          <w:rFonts w:cs="Arial"/>
        </w:rPr>
        <w:t>.</w:t>
      </w:r>
    </w:p>
    <w:p w14:paraId="56370047" w14:textId="5204C4F3" w:rsidR="00C421C7" w:rsidRDefault="00C421C7" w:rsidP="00623D8B">
      <w:pPr>
        <w:rPr>
          <w:rFonts w:cs="Arial"/>
        </w:rPr>
      </w:pPr>
      <w:r>
        <w:rPr>
          <w:rFonts w:cs="Arial"/>
        </w:rPr>
        <w:t xml:space="preserve">In </w:t>
      </w:r>
      <w:r w:rsidR="007C5618">
        <w:rPr>
          <w:rFonts w:cs="Arial"/>
        </w:rPr>
        <w:t xml:space="preserve">one </w:t>
      </w:r>
      <w:r w:rsidR="003C2F30">
        <w:rPr>
          <w:rFonts w:cs="Arial"/>
        </w:rPr>
        <w:t>option</w:t>
      </w:r>
      <w:r w:rsidR="007C5618">
        <w:rPr>
          <w:rFonts w:cs="Arial"/>
        </w:rPr>
        <w:t xml:space="preserve"> (</w:t>
      </w:r>
      <w:r w:rsidR="003C2F30">
        <w:rPr>
          <w:rFonts w:cs="Arial"/>
        </w:rPr>
        <w:t>Option 1.1</w:t>
      </w:r>
      <w:r w:rsidR="007C5618">
        <w:rPr>
          <w:rFonts w:cs="Arial"/>
        </w:rPr>
        <w:t>)</w:t>
      </w:r>
      <w:r>
        <w:rPr>
          <w:rFonts w:cs="Arial"/>
        </w:rPr>
        <w:t>,</w:t>
      </w:r>
      <w:r w:rsidR="00E975B0">
        <w:rPr>
          <w:rFonts w:cs="Arial"/>
        </w:rPr>
        <w:t xml:space="preserve"> RX_DELIV is set to a value before</w:t>
      </w:r>
      <w:r w:rsidR="00E975B0" w:rsidRPr="00E975B0">
        <w:rPr>
          <w:rFonts w:cs="Arial"/>
        </w:rPr>
        <w:t xml:space="preserve"> </w:t>
      </w:r>
      <w:r w:rsidR="00E975B0">
        <w:rPr>
          <w:rFonts w:cs="Arial"/>
        </w:rPr>
        <w:t>RX_NEXT but aft</w:t>
      </w:r>
      <w:r w:rsidR="003C2F30">
        <w:rPr>
          <w:rFonts w:cs="Arial"/>
        </w:rPr>
        <w:t>er the first transmitted packet. T</w:t>
      </w:r>
      <w:r w:rsidR="00E975B0">
        <w:rPr>
          <w:rFonts w:cs="Arial"/>
        </w:rPr>
        <w:t>here still be data loss between the first transmitted packet and RX_DELIV.</w:t>
      </w:r>
      <w:r>
        <w:rPr>
          <w:rFonts w:cs="Arial"/>
        </w:rPr>
        <w:t xml:space="preserve"> </w:t>
      </w:r>
    </w:p>
    <w:p w14:paraId="45562551" w14:textId="232FA203" w:rsidR="00B20B13" w:rsidRDefault="00B20B13" w:rsidP="00623D8B">
      <w:pPr>
        <w:rPr>
          <w:rFonts w:cs="Arial"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5</w:t>
      </w:r>
      <w:r w:rsidRPr="00E65D2D">
        <w:rPr>
          <w:b/>
        </w:rPr>
        <w:t>:</w:t>
      </w:r>
      <w:r>
        <w:rPr>
          <w:b/>
        </w:rPr>
        <w:t xml:space="preserve"> If </w:t>
      </w:r>
      <w:r w:rsidRPr="002E4257">
        <w:rPr>
          <w:b/>
        </w:rPr>
        <w:t xml:space="preserve">RX_DELIV is set to a value </w:t>
      </w:r>
      <w:r>
        <w:rPr>
          <w:b/>
        </w:rPr>
        <w:t xml:space="preserve">between </w:t>
      </w:r>
      <w:r w:rsidRPr="002E4257">
        <w:rPr>
          <w:b/>
        </w:rPr>
        <w:t>the</w:t>
      </w:r>
      <w:r>
        <w:rPr>
          <w:b/>
        </w:rPr>
        <w:t xml:space="preserve"> </w:t>
      </w:r>
      <w:r w:rsidRPr="002E4257">
        <w:rPr>
          <w:b/>
        </w:rPr>
        <w:t>first transmitted PDU</w:t>
      </w:r>
      <w:r>
        <w:rPr>
          <w:b/>
        </w:rPr>
        <w:t xml:space="preserve"> and RX_NEXT,</w:t>
      </w:r>
      <w:r w:rsidRPr="002E4257">
        <w:rPr>
          <w:b/>
        </w:rPr>
        <w:t xml:space="preserve"> data loss still exist</w:t>
      </w:r>
      <w:r>
        <w:rPr>
          <w:b/>
        </w:rPr>
        <w:t>s.</w:t>
      </w:r>
    </w:p>
    <w:p w14:paraId="2C482125" w14:textId="2022A6D3" w:rsidR="00234AA4" w:rsidRDefault="00C421C7" w:rsidP="00623D8B">
      <w:pPr>
        <w:rPr>
          <w:rFonts w:cs="Arial"/>
        </w:rPr>
      </w:pPr>
      <w:r>
        <w:rPr>
          <w:rFonts w:cs="Arial"/>
        </w:rPr>
        <w:t>In</w:t>
      </w:r>
      <w:r w:rsidR="007C5618">
        <w:rPr>
          <w:rFonts w:cs="Arial"/>
        </w:rPr>
        <w:t xml:space="preserve"> another</w:t>
      </w:r>
      <w:r w:rsidR="003C2F30" w:rsidRPr="003C2F30">
        <w:rPr>
          <w:rFonts w:cs="Arial"/>
        </w:rPr>
        <w:t xml:space="preserve"> </w:t>
      </w:r>
      <w:r w:rsidR="003C2F30">
        <w:rPr>
          <w:rFonts w:cs="Arial"/>
        </w:rPr>
        <w:t>option</w:t>
      </w:r>
      <w:r w:rsidR="007C5618">
        <w:rPr>
          <w:rFonts w:cs="Arial"/>
        </w:rPr>
        <w:t xml:space="preserve"> (</w:t>
      </w:r>
      <w:r w:rsidR="003C2F30">
        <w:rPr>
          <w:rFonts w:cs="Arial"/>
        </w:rPr>
        <w:t>Option 1.2</w:t>
      </w:r>
      <w:r w:rsidR="007C5618">
        <w:rPr>
          <w:rFonts w:cs="Arial"/>
        </w:rPr>
        <w:t>)</w:t>
      </w:r>
      <w:r>
        <w:rPr>
          <w:rFonts w:cs="Arial"/>
        </w:rPr>
        <w:t>,</w:t>
      </w:r>
      <w:r w:rsidR="00E975B0" w:rsidRPr="00E975B0">
        <w:rPr>
          <w:rFonts w:cs="Arial"/>
        </w:rPr>
        <w:t xml:space="preserve"> </w:t>
      </w:r>
      <w:r w:rsidR="00E975B0">
        <w:rPr>
          <w:rFonts w:cs="Arial"/>
        </w:rPr>
        <w:t>RX_DELIV is set to a value before</w:t>
      </w:r>
      <w:r w:rsidR="00E975B0" w:rsidRPr="00E975B0">
        <w:rPr>
          <w:rFonts w:cs="Arial"/>
        </w:rPr>
        <w:t xml:space="preserve"> </w:t>
      </w:r>
      <w:r w:rsidR="00E975B0">
        <w:rPr>
          <w:rFonts w:cs="Arial"/>
        </w:rPr>
        <w:t>RX_NEXT and before</w:t>
      </w:r>
      <w:r w:rsidR="00E975B0" w:rsidRPr="00E975B0">
        <w:rPr>
          <w:rFonts w:cs="Arial"/>
        </w:rPr>
        <w:t xml:space="preserve"> </w:t>
      </w:r>
      <w:r w:rsidR="003C2F30">
        <w:rPr>
          <w:rFonts w:cs="Arial"/>
        </w:rPr>
        <w:t>the first transmitted packet.</w:t>
      </w:r>
      <w:r w:rsidR="00E975B0">
        <w:rPr>
          <w:rFonts w:cs="Arial"/>
        </w:rPr>
        <w:t xml:space="preserve"> </w:t>
      </w:r>
      <w:r w:rsidR="003C2F30">
        <w:rPr>
          <w:rFonts w:cs="Arial"/>
        </w:rPr>
        <w:t>A</w:t>
      </w:r>
      <w:r w:rsidR="00E975B0">
        <w:rPr>
          <w:rFonts w:cs="Arial"/>
        </w:rPr>
        <w:t>ccording to current specs,</w:t>
      </w:r>
      <w:r w:rsidR="00FF1664">
        <w:rPr>
          <w:rFonts w:cs="Arial"/>
        </w:rPr>
        <w:t xml:space="preserve"> since RX_DELIV&lt;</w:t>
      </w:r>
      <w:r w:rsidR="00FF1664" w:rsidRPr="00FF1664">
        <w:rPr>
          <w:rFonts w:cs="Arial"/>
        </w:rPr>
        <w:t xml:space="preserve"> </w:t>
      </w:r>
      <w:r w:rsidR="00FF1664">
        <w:rPr>
          <w:rFonts w:cs="Arial"/>
        </w:rPr>
        <w:t>RX_NEXT,</w:t>
      </w:r>
      <w:r w:rsidR="00E975B0">
        <w:rPr>
          <w:rFonts w:cs="Arial"/>
        </w:rPr>
        <w:t xml:space="preserve"> UE will store the received PDUs in reception buffer until t-reordering expires. The timer will expire</w:t>
      </w:r>
      <w:r>
        <w:rPr>
          <w:rFonts w:cs="Arial"/>
        </w:rPr>
        <w:t xml:space="preserve"> </w:t>
      </w:r>
      <w:r>
        <w:rPr>
          <w:rFonts w:cs="Arial" w:hint="eastAsia"/>
        </w:rPr>
        <w:t>anyway</w:t>
      </w:r>
      <w:r w:rsidR="00E975B0">
        <w:rPr>
          <w:rFonts w:cs="Arial"/>
        </w:rPr>
        <w:t xml:space="preserve"> because network didn’t </w:t>
      </w:r>
      <w:r w:rsidR="00D573FF">
        <w:rPr>
          <w:rFonts w:cs="Arial"/>
        </w:rPr>
        <w:t>transmit</w:t>
      </w:r>
      <w:r w:rsidR="00E975B0">
        <w:rPr>
          <w:rFonts w:cs="Arial"/>
        </w:rPr>
        <w:t xml:space="preserve"> </w:t>
      </w:r>
      <w:r w:rsidR="00FF1664">
        <w:rPr>
          <w:rFonts w:cs="Arial"/>
        </w:rPr>
        <w:t>some</w:t>
      </w:r>
      <w:r w:rsidR="001744CC">
        <w:rPr>
          <w:rFonts w:cs="Arial"/>
        </w:rPr>
        <w:t xml:space="preserve"> </w:t>
      </w:r>
      <w:r w:rsidR="001744CC">
        <w:rPr>
          <w:rFonts w:cs="Arial" w:hint="eastAsia"/>
        </w:rPr>
        <w:t>part</w:t>
      </w:r>
      <w:r w:rsidR="001744CC">
        <w:rPr>
          <w:rFonts w:cs="Arial"/>
        </w:rPr>
        <w:t xml:space="preserve"> </w:t>
      </w:r>
      <w:r w:rsidR="001744CC">
        <w:rPr>
          <w:rFonts w:cs="Arial" w:hint="eastAsia"/>
        </w:rPr>
        <w:t>of</w:t>
      </w:r>
      <w:r w:rsidR="00E975B0">
        <w:rPr>
          <w:rFonts w:cs="Arial"/>
        </w:rPr>
        <w:t xml:space="preserve"> PDU</w:t>
      </w:r>
      <w:r w:rsidR="001744CC">
        <w:rPr>
          <w:rFonts w:cs="Arial"/>
        </w:rPr>
        <w:t>s</w:t>
      </w:r>
      <w:r w:rsidR="00E975B0">
        <w:rPr>
          <w:rFonts w:cs="Arial"/>
        </w:rPr>
        <w:t>.</w:t>
      </w:r>
    </w:p>
    <w:p w14:paraId="2FDE5B65" w14:textId="0FAF5CC2" w:rsidR="00B20B13" w:rsidRDefault="00B20B13" w:rsidP="00623D8B">
      <w:pPr>
        <w:rPr>
          <w:rFonts w:cs="Arial"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6</w:t>
      </w:r>
      <w:r w:rsidRPr="00E65D2D">
        <w:rPr>
          <w:b/>
        </w:rPr>
        <w:t>:</w:t>
      </w:r>
      <w:r w:rsidRPr="00B20B13">
        <w:rPr>
          <w:b/>
        </w:rPr>
        <w:t xml:space="preserve"> </w:t>
      </w:r>
      <w:r w:rsidRPr="002E4257">
        <w:rPr>
          <w:b/>
        </w:rPr>
        <w:t>If RX_DELIV is set to a value before the first transmitted PDU, it will bring unacceptable latency.</w:t>
      </w:r>
    </w:p>
    <w:p w14:paraId="2CC34308" w14:textId="2A44C1BC" w:rsidR="00C421C7" w:rsidRDefault="00B20B13" w:rsidP="00623D8B">
      <w:pPr>
        <w:rPr>
          <w:rFonts w:cs="Arial"/>
        </w:rPr>
      </w:pPr>
      <w:r w:rsidRPr="00B20B13">
        <w:rPr>
          <w:noProof/>
          <w:lang w:val="en-US"/>
        </w:rPr>
        <w:drawing>
          <wp:inline distT="0" distB="0" distL="0" distR="0" wp14:anchorId="11F8D47F" wp14:editId="7E5A2B41">
            <wp:extent cx="6120765" cy="255361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AB176" w14:textId="2B69DBAB" w:rsidR="00570970" w:rsidRPr="00B20B13" w:rsidRDefault="00DA21A0" w:rsidP="00B20B13">
      <w:pPr>
        <w:jc w:val="center"/>
        <w:rPr>
          <w:rFonts w:cs="Arial"/>
        </w:rPr>
      </w:pPr>
      <w:r w:rsidRPr="00A974FF">
        <w:rPr>
          <w:bCs/>
        </w:rPr>
        <w:t>Figure 1: Different cases of RX_DELIV initialization and impacts</w:t>
      </w:r>
    </w:p>
    <w:p w14:paraId="251B0C01" w14:textId="1F1567F7" w:rsidR="003A7F7B" w:rsidRDefault="003A7F7B" w:rsidP="00623D8B">
      <w:pPr>
        <w:rPr>
          <w:rFonts w:cs="Arial"/>
        </w:rPr>
      </w:pPr>
      <w:r>
        <w:rPr>
          <w:rFonts w:cs="Arial"/>
        </w:rPr>
        <w:t>Therefore, if the initial value of RX_DELIV is set to a value before RX_NEXT, it is better to set RX_DELIV</w:t>
      </w:r>
      <w:r w:rsidRPr="00D573FF">
        <w:rPr>
          <w:rFonts w:cs="Arial"/>
          <w:b/>
        </w:rPr>
        <w:t xml:space="preserve"> to the exact </w:t>
      </w:r>
      <w:r w:rsidRPr="00D573FF">
        <w:rPr>
          <w:rFonts w:cs="Arial"/>
        </w:rPr>
        <w:t>COUNT</w:t>
      </w:r>
      <w:r>
        <w:rPr>
          <w:rFonts w:cs="Arial"/>
        </w:rPr>
        <w:t xml:space="preserve"> of the first transmitted PDU of network. This can be realized by indicating initial RX_DELIV to UE, which represent the COUNT of the first PDU that network will transmit to UE.</w:t>
      </w:r>
    </w:p>
    <w:p w14:paraId="3F541BE6" w14:textId="060F6035" w:rsidR="003A7F7B" w:rsidRDefault="003A7F7B" w:rsidP="00623D8B">
      <w:pPr>
        <w:rPr>
          <w:rFonts w:cs="Arial"/>
        </w:rPr>
      </w:pPr>
      <w:r w:rsidRPr="003A7F7B">
        <w:rPr>
          <w:rFonts w:cs="Arial"/>
        </w:rPr>
        <w:t>Consider</w:t>
      </w:r>
      <w:r w:rsidR="00F26EC4">
        <w:rPr>
          <w:rFonts w:cs="Arial"/>
        </w:rPr>
        <w:t>ing</w:t>
      </w:r>
      <w:r w:rsidRPr="003A7F7B">
        <w:rPr>
          <w:rFonts w:cs="Arial"/>
        </w:rPr>
        <w:t xml:space="preserve"> the HFN initialization</w:t>
      </w:r>
      <w:r>
        <w:rPr>
          <w:rFonts w:cs="Arial"/>
        </w:rPr>
        <w:t xml:space="preserve"> issue</w:t>
      </w:r>
      <w:r w:rsidRPr="003A7F7B">
        <w:rPr>
          <w:rFonts w:cs="Arial"/>
        </w:rPr>
        <w:t xml:space="preserve"> discussed in the previous section</w:t>
      </w:r>
      <w:r w:rsidR="00F26EC4">
        <w:rPr>
          <w:rFonts w:cs="Arial"/>
        </w:rPr>
        <w:t>, the initial HFN can be carried in the initial RX_DELIV and indicate to UE together.</w:t>
      </w:r>
      <w:r w:rsidR="00D5605C">
        <w:rPr>
          <w:rFonts w:cs="Arial"/>
        </w:rPr>
        <w:t xml:space="preserve"> </w:t>
      </w:r>
    </w:p>
    <w:p w14:paraId="27E89587" w14:textId="0E9C0E1D" w:rsidR="00570970" w:rsidRDefault="002E4257" w:rsidP="00623D8B">
      <w:pPr>
        <w:rPr>
          <w:rFonts w:cs="Arial"/>
        </w:rPr>
      </w:pPr>
      <w:r>
        <w:rPr>
          <w:rFonts w:cs="Arial"/>
        </w:rPr>
        <w:t>We prefer to indicate the value of initial RX_DELIV by RRC signalling</w:t>
      </w:r>
      <w:r w:rsidR="008E6DAB">
        <w:rPr>
          <w:rFonts w:cs="Arial"/>
        </w:rPr>
        <w:t xml:space="preserve"> (e.g. in RRC Reconfiguration message) </w:t>
      </w:r>
      <w:r w:rsidR="0072171A">
        <w:rPr>
          <w:rFonts w:cs="Arial"/>
        </w:rPr>
        <w:t>due to reliability consideration</w:t>
      </w:r>
      <w:r>
        <w:rPr>
          <w:rFonts w:cs="Arial"/>
        </w:rPr>
        <w:t>.</w:t>
      </w:r>
      <w:r w:rsidR="0072171A" w:rsidRPr="0072171A">
        <w:t xml:space="preserve"> </w:t>
      </w:r>
      <w:r w:rsidR="0072171A">
        <w:t xml:space="preserve">Latency </w:t>
      </w:r>
      <w:r w:rsidR="0072171A" w:rsidRPr="0072171A">
        <w:rPr>
          <w:rFonts w:cs="Arial"/>
        </w:rPr>
        <w:t>is not a problem</w:t>
      </w:r>
      <w:r w:rsidR="0072171A">
        <w:rPr>
          <w:rFonts w:cs="Arial"/>
        </w:rPr>
        <w:t xml:space="preserve"> because UE cannot calculate the COUNT value of received data PDUs anyway before it receives HFN indication from network.</w:t>
      </w:r>
    </w:p>
    <w:p w14:paraId="753A49EC" w14:textId="1ADD90CB" w:rsidR="00587B50" w:rsidRPr="008F695D" w:rsidRDefault="00D5605C" w:rsidP="00623D8B">
      <w:pPr>
        <w:rPr>
          <w:rFonts w:cs="Arial"/>
        </w:rPr>
      </w:pPr>
      <w:r w:rsidRPr="006A242C">
        <w:rPr>
          <w:b/>
        </w:rPr>
        <w:t>Proposal</w:t>
      </w:r>
      <w:r w:rsidR="003322CC">
        <w:rPr>
          <w:b/>
        </w:rPr>
        <w:t xml:space="preserve"> 2</w:t>
      </w:r>
      <w:r w:rsidRPr="006A242C">
        <w:rPr>
          <w:b/>
        </w:rPr>
        <w:t xml:space="preserve">: </w:t>
      </w:r>
      <w:r>
        <w:rPr>
          <w:rFonts w:hint="eastAsia"/>
          <w:b/>
        </w:rPr>
        <w:t>For</w:t>
      </w:r>
      <w:r>
        <w:rPr>
          <w:b/>
        </w:rPr>
        <w:t xml:space="preserve"> NR multicast, t</w:t>
      </w:r>
      <w:r w:rsidRPr="00345709">
        <w:rPr>
          <w:b/>
        </w:rPr>
        <w:t xml:space="preserve">he initial value of </w:t>
      </w:r>
      <w:r>
        <w:rPr>
          <w:b/>
        </w:rPr>
        <w:t>RX_</w:t>
      </w:r>
      <w:r w:rsidRPr="00345709">
        <w:rPr>
          <w:b/>
        </w:rPr>
        <w:t>D</w:t>
      </w:r>
      <w:r>
        <w:rPr>
          <w:b/>
        </w:rPr>
        <w:t>ELIV</w:t>
      </w:r>
      <w:r w:rsidRPr="00345709">
        <w:rPr>
          <w:b/>
        </w:rPr>
        <w:t xml:space="preserve"> is indicated to the UE by</w:t>
      </w:r>
      <w:r>
        <w:rPr>
          <w:b/>
        </w:rPr>
        <w:t xml:space="preserve"> </w:t>
      </w:r>
      <w:r w:rsidR="00D573FF" w:rsidRPr="00D573FF">
        <w:rPr>
          <w:b/>
        </w:rPr>
        <w:t>RRC Reconfiguration message</w:t>
      </w:r>
      <w:r>
        <w:rPr>
          <w:b/>
        </w:rPr>
        <w:t xml:space="preserve">, which represents the COUNT </w:t>
      </w:r>
      <w:r w:rsidR="0072171A">
        <w:rPr>
          <w:b/>
        </w:rPr>
        <w:t xml:space="preserve">value </w:t>
      </w:r>
      <w:r>
        <w:rPr>
          <w:b/>
        </w:rPr>
        <w:t xml:space="preserve">of the </w:t>
      </w:r>
      <w:r w:rsidR="0072171A">
        <w:rPr>
          <w:b/>
        </w:rPr>
        <w:t>first</w:t>
      </w:r>
      <w:r>
        <w:rPr>
          <w:b/>
        </w:rPr>
        <w:t xml:space="preserve"> PDU </w:t>
      </w:r>
      <w:r>
        <w:rPr>
          <w:rFonts w:hint="eastAsia"/>
          <w:b/>
        </w:rPr>
        <w:t>that</w:t>
      </w:r>
      <w:r>
        <w:rPr>
          <w:b/>
        </w:rPr>
        <w:t xml:space="preserve">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</w:t>
      </w:r>
      <w:r w:rsidR="0072171A">
        <w:rPr>
          <w:b/>
        </w:rPr>
        <w:t>will</w:t>
      </w:r>
      <w:r>
        <w:rPr>
          <w:b/>
        </w:rPr>
        <w:t xml:space="preserve"> transmit to UE.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5C6A9CA4" w14:textId="4357E588" w:rsidR="00080C5C" w:rsidRDefault="0093068D" w:rsidP="00115D05">
      <w:pPr>
        <w:tabs>
          <w:tab w:val="left" w:pos="0"/>
        </w:tabs>
        <w:jc w:val="left"/>
        <w:rPr>
          <w:iCs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>the following observation</w:t>
      </w:r>
      <w:r w:rsidR="00FB5905">
        <w:rPr>
          <w:rFonts w:cs="Arial"/>
        </w:rPr>
        <w:t>s</w:t>
      </w:r>
      <w:bookmarkStart w:id="0" w:name="_GoBack"/>
      <w:bookmarkEnd w:id="0"/>
      <w:r w:rsidR="00EF233A" w:rsidRPr="00125D09">
        <w:rPr>
          <w:rFonts w:cs="Arial"/>
        </w:rPr>
        <w:t xml:space="preserve"> </w:t>
      </w:r>
      <w:r w:rsidR="00AD568C">
        <w:rPr>
          <w:rFonts w:cs="Arial"/>
        </w:rPr>
        <w:t>a</w:t>
      </w:r>
      <w:r w:rsidR="00EF233A" w:rsidRPr="00125D09">
        <w:rPr>
          <w:rFonts w:cs="Arial"/>
        </w:rPr>
        <w:t>re made</w:t>
      </w:r>
      <w:r w:rsidR="005E0856" w:rsidRPr="00125D09">
        <w:rPr>
          <w:rFonts w:cs="Arial"/>
        </w:rPr>
        <w:t>:</w:t>
      </w:r>
      <w:r w:rsidR="00EF233A" w:rsidRPr="00125D09">
        <w:rPr>
          <w:rFonts w:cs="Arial"/>
        </w:rPr>
        <w:t xml:space="preserve"> </w:t>
      </w:r>
    </w:p>
    <w:p w14:paraId="09F70925" w14:textId="34199E25" w:rsidR="003322CC" w:rsidRDefault="003322CC" w:rsidP="009B6D98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1</w:t>
      </w:r>
      <w:r w:rsidRPr="00E65D2D">
        <w:rPr>
          <w:b/>
        </w:rPr>
        <w:t xml:space="preserve">: </w:t>
      </w:r>
      <w:r>
        <w:rPr>
          <w:b/>
        </w:rPr>
        <w:t xml:space="preserve">For NR multicast, HFN may not start from 0. </w:t>
      </w:r>
      <w:r w:rsidRPr="00F41164">
        <w:rPr>
          <w:b/>
        </w:rPr>
        <w:t>HFN synchronization between UE and network is needed</w:t>
      </w:r>
      <w:r>
        <w:rPr>
          <w:b/>
        </w:rPr>
        <w:t>.</w:t>
      </w:r>
    </w:p>
    <w:p w14:paraId="11C21E7F" w14:textId="5B378C7D" w:rsidR="003322CC" w:rsidRDefault="003322CC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2</w:t>
      </w:r>
      <w:r w:rsidRPr="00E65D2D">
        <w:rPr>
          <w:b/>
        </w:rPr>
        <w:t xml:space="preserve">: </w:t>
      </w:r>
      <w:r w:rsidRPr="00D5605C">
        <w:rPr>
          <w:b/>
        </w:rPr>
        <w:t>UE can perform HFN+1 or HFN-1 automatically based on SN reference value</w:t>
      </w:r>
      <w:r>
        <w:rPr>
          <w:b/>
        </w:rPr>
        <w:t xml:space="preserve"> </w:t>
      </w:r>
      <w:r w:rsidRPr="00D5605C">
        <w:rPr>
          <w:b/>
        </w:rPr>
        <w:t>(i.e. SN of RX_DELIV)</w:t>
      </w:r>
      <w:r>
        <w:rPr>
          <w:b/>
        </w:rPr>
        <w:t xml:space="preserve"> in current specs.</w:t>
      </w:r>
      <w:r w:rsidRPr="00D5605C">
        <w:rPr>
          <w:b/>
        </w:rPr>
        <w:t xml:space="preserve"> </w:t>
      </w:r>
    </w:p>
    <w:p w14:paraId="0469CC72" w14:textId="3C052625" w:rsidR="003322CC" w:rsidRDefault="003322CC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3</w:t>
      </w:r>
      <w:r w:rsidRPr="00E65D2D">
        <w:rPr>
          <w:b/>
        </w:rPr>
        <w:t>: The</w:t>
      </w:r>
      <w:r w:rsidRPr="007614DB">
        <w:rPr>
          <w:b/>
        </w:rPr>
        <w:t xml:space="preserve"> HFN desynchronization</w:t>
      </w:r>
      <w:r w:rsidRPr="00E65D2D">
        <w:rPr>
          <w:b/>
        </w:rPr>
        <w:t xml:space="preserve"> issue </w:t>
      </w:r>
      <w:r>
        <w:rPr>
          <w:b/>
        </w:rPr>
        <w:t xml:space="preserve">due to out of order receiving can be solved in legacy specs by indicating </w:t>
      </w:r>
      <w:r w:rsidRPr="000774AA">
        <w:rPr>
          <w:b/>
        </w:rPr>
        <w:t>RX_DELIV</w:t>
      </w:r>
      <w:r w:rsidRPr="007614DB">
        <w:rPr>
          <w:b/>
        </w:rPr>
        <w:t xml:space="preserve"> to UE</w:t>
      </w:r>
      <w:r>
        <w:rPr>
          <w:b/>
        </w:rPr>
        <w:t>, which is also beneficial for</w:t>
      </w:r>
      <w:r w:rsidRPr="007614DB">
        <w:rPr>
          <w:b/>
        </w:rPr>
        <w:t xml:space="preserve"> </w:t>
      </w:r>
      <w:r w:rsidRPr="00D5605C">
        <w:rPr>
          <w:b/>
        </w:rPr>
        <w:t>latency</w:t>
      </w:r>
      <w:r>
        <w:rPr>
          <w:b/>
        </w:rPr>
        <w:t xml:space="preserve"> and </w:t>
      </w:r>
      <w:r w:rsidRPr="007614DB">
        <w:rPr>
          <w:b/>
        </w:rPr>
        <w:t>data loss reduction</w:t>
      </w:r>
      <w:r>
        <w:rPr>
          <w:b/>
        </w:rPr>
        <w:t>.</w:t>
      </w:r>
    </w:p>
    <w:p w14:paraId="1CD9520A" w14:textId="7230AA96" w:rsidR="003322CC" w:rsidRDefault="003322CC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4</w:t>
      </w:r>
      <w:r w:rsidRPr="00E65D2D">
        <w:rPr>
          <w:b/>
        </w:rPr>
        <w:t>:</w:t>
      </w:r>
      <w:r>
        <w:rPr>
          <w:b/>
        </w:rPr>
        <w:t xml:space="preserve"> </w:t>
      </w:r>
      <w:r w:rsidRPr="002E4257">
        <w:rPr>
          <w:b/>
        </w:rPr>
        <w:t xml:space="preserve">If RX_DELIV is set to </w:t>
      </w:r>
      <w:r>
        <w:rPr>
          <w:b/>
        </w:rPr>
        <w:t xml:space="preserve">the same value of the first received PDU (i.e. RX_NEXT), data loss may occur due to out of delivery </w:t>
      </w:r>
      <w:r w:rsidRPr="003C2F30">
        <w:rPr>
          <w:b/>
        </w:rPr>
        <w:t>from RLC to PDCP</w:t>
      </w:r>
      <w:r>
        <w:rPr>
          <w:b/>
        </w:rPr>
        <w:t>.</w:t>
      </w:r>
    </w:p>
    <w:p w14:paraId="482CD0DB" w14:textId="239CAFEB" w:rsidR="003322CC" w:rsidRDefault="003322CC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5</w:t>
      </w:r>
      <w:r w:rsidRPr="00E65D2D">
        <w:rPr>
          <w:b/>
        </w:rPr>
        <w:t>:</w:t>
      </w:r>
      <w:r>
        <w:rPr>
          <w:b/>
        </w:rPr>
        <w:t xml:space="preserve"> If </w:t>
      </w:r>
      <w:r w:rsidRPr="002E4257">
        <w:rPr>
          <w:b/>
        </w:rPr>
        <w:t xml:space="preserve">RX_DELIV is set to a value </w:t>
      </w:r>
      <w:r>
        <w:rPr>
          <w:b/>
        </w:rPr>
        <w:t xml:space="preserve">between </w:t>
      </w:r>
      <w:r w:rsidRPr="002E4257">
        <w:rPr>
          <w:b/>
        </w:rPr>
        <w:t>the</w:t>
      </w:r>
      <w:r>
        <w:rPr>
          <w:b/>
        </w:rPr>
        <w:t xml:space="preserve"> </w:t>
      </w:r>
      <w:r w:rsidRPr="002E4257">
        <w:rPr>
          <w:b/>
        </w:rPr>
        <w:t>first transmitted PDU</w:t>
      </w:r>
      <w:r>
        <w:rPr>
          <w:b/>
        </w:rPr>
        <w:t xml:space="preserve"> and RX_NEXT,</w:t>
      </w:r>
      <w:r w:rsidRPr="002E4257">
        <w:rPr>
          <w:b/>
        </w:rPr>
        <w:t xml:space="preserve"> data loss still exist</w:t>
      </w:r>
      <w:r>
        <w:rPr>
          <w:b/>
        </w:rPr>
        <w:t>s.</w:t>
      </w:r>
    </w:p>
    <w:p w14:paraId="39CB85C7" w14:textId="6EE6D136" w:rsidR="00DF69E6" w:rsidRPr="003322CC" w:rsidRDefault="003322CC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6</w:t>
      </w:r>
      <w:r w:rsidRPr="00E65D2D">
        <w:rPr>
          <w:b/>
        </w:rPr>
        <w:t>:</w:t>
      </w:r>
      <w:r w:rsidRPr="00B20B13">
        <w:rPr>
          <w:b/>
        </w:rPr>
        <w:t xml:space="preserve"> </w:t>
      </w:r>
      <w:r w:rsidRPr="002E4257">
        <w:rPr>
          <w:b/>
        </w:rPr>
        <w:t>If RX_DELIV is set to a value before the first transmitted PDU, it will bring unacceptable latency.</w:t>
      </w:r>
      <w:r w:rsidR="009B6D98" w:rsidRPr="002E4257">
        <w:rPr>
          <w:b/>
        </w:rPr>
        <w:t xml:space="preserve"> </w:t>
      </w:r>
    </w:p>
    <w:p w14:paraId="4E5F60E6" w14:textId="4889736D" w:rsidR="00AE14F3" w:rsidRDefault="00EF233A" w:rsidP="00AD568C">
      <w:pPr>
        <w:tabs>
          <w:tab w:val="left" w:pos="0"/>
        </w:tabs>
        <w:spacing w:after="200"/>
        <w:jc w:val="left"/>
      </w:pPr>
      <w:r w:rsidRPr="00125D09">
        <w:t xml:space="preserve">Based on these observations, the following </w:t>
      </w:r>
      <w:r w:rsidR="00E37C74" w:rsidRPr="00125D09">
        <w:t xml:space="preserve">proposals </w:t>
      </w:r>
      <w:r w:rsidR="00AD568C">
        <w:t>a</w:t>
      </w:r>
      <w:r w:rsidRPr="00125D09">
        <w:t>re made:</w:t>
      </w:r>
      <w:r w:rsidR="00115D05" w:rsidRPr="00125D09">
        <w:t xml:space="preserve"> </w:t>
      </w:r>
    </w:p>
    <w:p w14:paraId="545A375E" w14:textId="3F587CC3" w:rsidR="003322CC" w:rsidRDefault="003322CC" w:rsidP="003322CC">
      <w:pPr>
        <w:rPr>
          <w:b/>
        </w:rPr>
      </w:pPr>
      <w:r w:rsidRPr="006A242C">
        <w:rPr>
          <w:b/>
        </w:rPr>
        <w:t>Proposal</w:t>
      </w:r>
      <w:r>
        <w:rPr>
          <w:b/>
        </w:rPr>
        <w:t xml:space="preserve"> 1</w:t>
      </w:r>
      <w:r w:rsidRPr="006A242C">
        <w:rPr>
          <w:b/>
        </w:rPr>
        <w:t xml:space="preserve">: </w:t>
      </w:r>
      <w:r>
        <w:rPr>
          <w:rFonts w:hint="eastAsia"/>
          <w:b/>
        </w:rPr>
        <w:t>For</w:t>
      </w:r>
      <w:r>
        <w:rPr>
          <w:b/>
        </w:rPr>
        <w:t xml:space="preserve"> NR multicast, t</w:t>
      </w:r>
      <w:r w:rsidRPr="00E65D2D">
        <w:rPr>
          <w:b/>
        </w:rPr>
        <w:t xml:space="preserve">he initial value of HFN is indicated by </w:t>
      </w:r>
      <w:r>
        <w:rPr>
          <w:b/>
        </w:rPr>
        <w:t xml:space="preserve">RRC </w:t>
      </w:r>
      <w:r w:rsidRPr="00E65D2D">
        <w:rPr>
          <w:b/>
        </w:rPr>
        <w:t>Reconfiguration Message</w:t>
      </w:r>
      <w:r>
        <w:rPr>
          <w:b/>
        </w:rPr>
        <w:t>.</w:t>
      </w:r>
    </w:p>
    <w:p w14:paraId="557AF161" w14:textId="4D853AD9" w:rsidR="009B6D98" w:rsidRPr="009B6D98" w:rsidRDefault="003322CC" w:rsidP="009B6D98">
      <w:pPr>
        <w:rPr>
          <w:rFonts w:cs="Arial"/>
        </w:rPr>
      </w:pPr>
      <w:r w:rsidRPr="006A242C">
        <w:rPr>
          <w:b/>
        </w:rPr>
        <w:t>Proposal</w:t>
      </w:r>
      <w:r>
        <w:rPr>
          <w:b/>
        </w:rPr>
        <w:t xml:space="preserve"> 2</w:t>
      </w:r>
      <w:r w:rsidRPr="006A242C">
        <w:rPr>
          <w:b/>
        </w:rPr>
        <w:t xml:space="preserve">: </w:t>
      </w:r>
      <w:r>
        <w:rPr>
          <w:rFonts w:hint="eastAsia"/>
          <w:b/>
        </w:rPr>
        <w:t>For</w:t>
      </w:r>
      <w:r>
        <w:rPr>
          <w:b/>
        </w:rPr>
        <w:t xml:space="preserve"> NR multicast, t</w:t>
      </w:r>
      <w:r w:rsidRPr="00345709">
        <w:rPr>
          <w:b/>
        </w:rPr>
        <w:t xml:space="preserve">he initial value of </w:t>
      </w:r>
      <w:r>
        <w:rPr>
          <w:b/>
        </w:rPr>
        <w:t>RX_</w:t>
      </w:r>
      <w:r w:rsidRPr="00345709">
        <w:rPr>
          <w:b/>
        </w:rPr>
        <w:t>D</w:t>
      </w:r>
      <w:r>
        <w:rPr>
          <w:b/>
        </w:rPr>
        <w:t>ELIV</w:t>
      </w:r>
      <w:r w:rsidRPr="00345709">
        <w:rPr>
          <w:b/>
        </w:rPr>
        <w:t xml:space="preserve"> is indicated to the UE by</w:t>
      </w:r>
      <w:r>
        <w:rPr>
          <w:b/>
        </w:rPr>
        <w:t xml:space="preserve"> </w:t>
      </w:r>
      <w:r w:rsidRPr="00D573FF">
        <w:rPr>
          <w:b/>
        </w:rPr>
        <w:t>RRC Reconfiguration message</w:t>
      </w:r>
      <w:r>
        <w:rPr>
          <w:b/>
        </w:rPr>
        <w:t xml:space="preserve">, which represents the COUNT value of the first PDU </w:t>
      </w:r>
      <w:r>
        <w:rPr>
          <w:rFonts w:hint="eastAsia"/>
          <w:b/>
        </w:rPr>
        <w:t>that</w:t>
      </w:r>
      <w:r>
        <w:rPr>
          <w:b/>
        </w:rPr>
        <w:t xml:space="preserve">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will transmit to UE.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420A698E" w14:textId="47E84A5A" w:rsidR="00D504CB" w:rsidRPr="008E4CD3" w:rsidRDefault="0085542A" w:rsidP="00A5427B">
      <w:pPr>
        <w:pStyle w:val="Reference"/>
      </w:pPr>
      <w:r>
        <w:rPr>
          <w:rFonts w:cs="Arial"/>
          <w:szCs w:val="24"/>
        </w:rPr>
        <w:t>[Post115-e][092][MBS] Remaining User plane issues (Lenovo)</w:t>
      </w:r>
    </w:p>
    <w:p w14:paraId="625E2CC4" w14:textId="46DD7CE4" w:rsidR="008E4CD3" w:rsidRPr="008E4CD3" w:rsidRDefault="008E4CD3" w:rsidP="008E4CD3">
      <w:pPr>
        <w:pStyle w:val="Reference"/>
        <w:rPr>
          <w:rFonts w:cs="Arial"/>
        </w:rPr>
      </w:pPr>
      <w:r w:rsidRPr="00A5427B">
        <w:rPr>
          <w:rFonts w:cs="Arial"/>
        </w:rPr>
        <w:t>RAN2-11</w:t>
      </w:r>
      <w:r>
        <w:rPr>
          <w:rFonts w:cs="Arial"/>
        </w:rPr>
        <w:t>5</w:t>
      </w:r>
      <w:r w:rsidRPr="00A5427B">
        <w:rPr>
          <w:rFonts w:cs="Arial"/>
        </w:rPr>
        <w:t xml:space="preserve">-e </w:t>
      </w:r>
      <w:proofErr w:type="spellStart"/>
      <w:r w:rsidRPr="00A5427B">
        <w:rPr>
          <w:rFonts w:cs="Arial"/>
        </w:rPr>
        <w:t>ChairmanNotes</w:t>
      </w:r>
      <w:proofErr w:type="spellEnd"/>
      <w:r>
        <w:rPr>
          <w:rFonts w:cs="Arial"/>
        </w:rPr>
        <w:t>.</w:t>
      </w:r>
    </w:p>
    <w:p w14:paraId="47B5E370" w14:textId="0A9EFF6C" w:rsidR="00734922" w:rsidRDefault="00734922" w:rsidP="00A5427B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26E7029A" w14:textId="77777777" w:rsidR="00C043E9" w:rsidRDefault="00C043E9" w:rsidP="00C043E9">
      <w:pPr>
        <w:rPr>
          <w:rFonts w:cs="Arial"/>
          <w:b/>
          <w:bCs/>
        </w:rPr>
      </w:pPr>
    </w:p>
    <w:p w14:paraId="4D26EEBC" w14:textId="53CD4EEA" w:rsidR="008B1938" w:rsidRPr="008B1938" w:rsidRDefault="008B1938" w:rsidP="00AE14F3">
      <w:pPr>
        <w:pStyle w:val="af7"/>
      </w:pPr>
    </w:p>
    <w:sectPr w:rsidR="008B1938" w:rsidRPr="008B193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4AFD8" w14:textId="77777777" w:rsidR="003A7F7B" w:rsidRDefault="003A7F7B">
      <w:r>
        <w:separator/>
      </w:r>
    </w:p>
  </w:endnote>
  <w:endnote w:type="continuationSeparator" w:id="0">
    <w:p w14:paraId="0E834730" w14:textId="77777777" w:rsidR="003A7F7B" w:rsidRDefault="003A7F7B">
      <w:r>
        <w:continuationSeparator/>
      </w:r>
    </w:p>
  </w:endnote>
  <w:endnote w:type="continuationNotice" w:id="1">
    <w:p w14:paraId="3120DA44" w14:textId="77777777" w:rsidR="003A7F7B" w:rsidRDefault="003A7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607CF" w14:textId="77777777" w:rsidR="003A7F7B" w:rsidRDefault="003A7F7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B590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B590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4A599" w14:textId="77777777" w:rsidR="003A7F7B" w:rsidRDefault="003A7F7B">
      <w:r>
        <w:separator/>
      </w:r>
    </w:p>
  </w:footnote>
  <w:footnote w:type="continuationSeparator" w:id="0">
    <w:p w14:paraId="2A5F67E9" w14:textId="77777777" w:rsidR="003A7F7B" w:rsidRDefault="003A7F7B">
      <w:r>
        <w:continuationSeparator/>
      </w:r>
    </w:p>
  </w:footnote>
  <w:footnote w:type="continuationNotice" w:id="1">
    <w:p w14:paraId="1C59DE31" w14:textId="77777777" w:rsidR="003A7F7B" w:rsidRDefault="003A7F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3CDC3B36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18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1"/>
  </w:num>
  <w:num w:numId="10">
    <w:abstractNumId w:val="21"/>
  </w:num>
  <w:num w:numId="11">
    <w:abstractNumId w:val="14"/>
  </w:num>
  <w:num w:numId="12">
    <w:abstractNumId w:val="17"/>
  </w:num>
  <w:num w:numId="13">
    <w:abstractNumId w:val="13"/>
  </w:num>
  <w:num w:numId="14">
    <w:abstractNumId w:val="12"/>
  </w:num>
  <w:num w:numId="15">
    <w:abstractNumId w:val="1"/>
  </w:num>
  <w:num w:numId="16">
    <w:abstractNumId w:val="7"/>
  </w:num>
  <w:num w:numId="17">
    <w:abstractNumId w:val="11"/>
  </w:num>
  <w:num w:numId="18">
    <w:abstractNumId w:val="11"/>
  </w:num>
  <w:num w:numId="19">
    <w:abstractNumId w:val="11"/>
  </w:num>
  <w:num w:numId="20">
    <w:abstractNumId w:val="19"/>
  </w:num>
  <w:num w:numId="21">
    <w:abstractNumId w:val="17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7"/>
  </w:num>
  <w:num w:numId="26">
    <w:abstractNumId w:val="18"/>
  </w:num>
  <w:num w:numId="27">
    <w:abstractNumId w:val="3"/>
  </w:num>
  <w:num w:numId="2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4EE"/>
    <w:rsid w:val="00077352"/>
    <w:rsid w:val="000774AA"/>
    <w:rsid w:val="00077DDE"/>
    <w:rsid w:val="00077E5F"/>
    <w:rsid w:val="000802C3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DC8"/>
    <w:rsid w:val="000E331D"/>
    <w:rsid w:val="000E33F2"/>
    <w:rsid w:val="000E365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2C1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613F"/>
    <w:rsid w:val="0015622C"/>
    <w:rsid w:val="00156448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71E5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B67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6C0"/>
    <w:rsid w:val="00306A8A"/>
    <w:rsid w:val="00307BA1"/>
    <w:rsid w:val="00310004"/>
    <w:rsid w:val="00310F1C"/>
    <w:rsid w:val="00310F41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DC8"/>
    <w:rsid w:val="00327F7B"/>
    <w:rsid w:val="00331751"/>
    <w:rsid w:val="00331EF6"/>
    <w:rsid w:val="003322CC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485"/>
    <w:rsid w:val="003F764F"/>
    <w:rsid w:val="003F79EB"/>
    <w:rsid w:val="003F7AE4"/>
    <w:rsid w:val="004000E8"/>
    <w:rsid w:val="00400114"/>
    <w:rsid w:val="00400166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5724"/>
    <w:rsid w:val="0041659B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161"/>
    <w:rsid w:val="005272ED"/>
    <w:rsid w:val="005303C3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1199"/>
    <w:rsid w:val="00541AF9"/>
    <w:rsid w:val="0054217B"/>
    <w:rsid w:val="00542995"/>
    <w:rsid w:val="00542F77"/>
    <w:rsid w:val="00543BB2"/>
    <w:rsid w:val="005447D4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70970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2FDB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27A2"/>
    <w:rsid w:val="00662A6F"/>
    <w:rsid w:val="006632DD"/>
    <w:rsid w:val="006634E6"/>
    <w:rsid w:val="00663838"/>
    <w:rsid w:val="00664081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7D3B"/>
    <w:rsid w:val="006F1038"/>
    <w:rsid w:val="006F13AC"/>
    <w:rsid w:val="006F1793"/>
    <w:rsid w:val="006F1B70"/>
    <w:rsid w:val="006F1DE8"/>
    <w:rsid w:val="006F1EF8"/>
    <w:rsid w:val="006F307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59"/>
    <w:rsid w:val="00704EDB"/>
    <w:rsid w:val="007050E8"/>
    <w:rsid w:val="0070532C"/>
    <w:rsid w:val="007058B9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5A0"/>
    <w:rsid w:val="007448AF"/>
    <w:rsid w:val="00744BD9"/>
    <w:rsid w:val="0074524B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3F"/>
    <w:rsid w:val="007A4778"/>
    <w:rsid w:val="007A4941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72DE"/>
    <w:rsid w:val="008574C1"/>
    <w:rsid w:val="00857FB0"/>
    <w:rsid w:val="008604CC"/>
    <w:rsid w:val="00860FBE"/>
    <w:rsid w:val="00861DE1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2084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FF"/>
    <w:rsid w:val="00A8518B"/>
    <w:rsid w:val="00A855A3"/>
    <w:rsid w:val="00A86BB9"/>
    <w:rsid w:val="00A86D2A"/>
    <w:rsid w:val="00A87E51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E55"/>
    <w:rsid w:val="00B46116"/>
    <w:rsid w:val="00B46175"/>
    <w:rsid w:val="00B462DA"/>
    <w:rsid w:val="00B4642F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C7F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9E7"/>
    <w:rsid w:val="00B739F6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A1B"/>
    <w:rsid w:val="00C46AA8"/>
    <w:rsid w:val="00C46AF7"/>
    <w:rsid w:val="00C472D1"/>
    <w:rsid w:val="00C47594"/>
    <w:rsid w:val="00C47741"/>
    <w:rsid w:val="00C4788E"/>
    <w:rsid w:val="00C47C7B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568"/>
    <w:rsid w:val="00C81926"/>
    <w:rsid w:val="00C81AED"/>
    <w:rsid w:val="00C81D5A"/>
    <w:rsid w:val="00C81DEA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F5B"/>
    <w:rsid w:val="00D03F98"/>
    <w:rsid w:val="00D043D6"/>
    <w:rsid w:val="00D04A4D"/>
    <w:rsid w:val="00D04C43"/>
    <w:rsid w:val="00D06252"/>
    <w:rsid w:val="00D06FC0"/>
    <w:rsid w:val="00D078E1"/>
    <w:rsid w:val="00D078F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D5"/>
    <w:rsid w:val="00D735C9"/>
    <w:rsid w:val="00D74D89"/>
    <w:rsid w:val="00D7507C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4181"/>
    <w:rsid w:val="00EC4207"/>
    <w:rsid w:val="00EC4F77"/>
    <w:rsid w:val="00EC5653"/>
    <w:rsid w:val="00EC59F7"/>
    <w:rsid w:val="00EC609A"/>
    <w:rsid w:val="00EC695C"/>
    <w:rsid w:val="00EC6D0C"/>
    <w:rsid w:val="00EC71CE"/>
    <w:rsid w:val="00EC7E2E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7E9"/>
    <w:rsid w:val="00F248F5"/>
    <w:rsid w:val="00F25DA4"/>
    <w:rsid w:val="00F25F40"/>
    <w:rsid w:val="00F26E1D"/>
    <w:rsid w:val="00F26EC4"/>
    <w:rsid w:val="00F26F4F"/>
    <w:rsid w:val="00F26FE5"/>
    <w:rsid w:val="00F27EA4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60119"/>
    <w:rsid w:val="00F607C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64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541D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B541D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B541D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B541DA"/>
    <w:pPr>
      <w:ind w:left="1418" w:hanging="1418"/>
    </w:pPr>
  </w:style>
  <w:style w:type="paragraph" w:styleId="31">
    <w:name w:val="toc 3"/>
    <w:basedOn w:val="21"/>
    <w:semiHidden/>
    <w:rsid w:val="00B541DA"/>
    <w:pPr>
      <w:ind w:left="1134" w:hanging="1134"/>
    </w:pPr>
  </w:style>
  <w:style w:type="paragraph" w:styleId="21">
    <w:name w:val="toc 2"/>
    <w:basedOn w:val="10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5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541DA"/>
    <w:pPr>
      <w:ind w:left="851"/>
    </w:pPr>
  </w:style>
  <w:style w:type="paragraph" w:styleId="a6">
    <w:name w:val="List Number"/>
    <w:basedOn w:val="a7"/>
    <w:rsid w:val="00B541DA"/>
  </w:style>
  <w:style w:type="paragraph" w:styleId="a7">
    <w:name w:val="List"/>
    <w:basedOn w:val="a0"/>
    <w:rsid w:val="00B541DA"/>
    <w:pPr>
      <w:ind w:left="568" w:hanging="284"/>
    </w:pPr>
  </w:style>
  <w:style w:type="paragraph" w:styleId="a8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541DA"/>
    <w:pPr>
      <w:ind w:left="1418" w:hanging="1418"/>
    </w:pPr>
  </w:style>
  <w:style w:type="paragraph" w:styleId="60">
    <w:name w:val="toc 6"/>
    <w:basedOn w:val="51"/>
    <w:next w:val="a0"/>
    <w:semiHidden/>
    <w:rsid w:val="00B541DA"/>
    <w:pPr>
      <w:ind w:left="1985" w:hanging="1985"/>
    </w:pPr>
  </w:style>
  <w:style w:type="paragraph" w:styleId="70">
    <w:name w:val="toc 7"/>
    <w:basedOn w:val="60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b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2">
    <w:name w:val="List 4"/>
    <w:basedOn w:val="32"/>
    <w:rsid w:val="00B541DA"/>
    <w:pPr>
      <w:ind w:left="1418"/>
    </w:pPr>
  </w:style>
  <w:style w:type="paragraph" w:styleId="52">
    <w:name w:val="List 5"/>
    <w:basedOn w:val="42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c">
    <w:name w:val="footer"/>
    <w:basedOn w:val="a8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d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B541DA"/>
  </w:style>
  <w:style w:type="paragraph" w:styleId="ab">
    <w:name w:val="Body Text"/>
    <w:basedOn w:val="a0"/>
    <w:link w:val="Char0"/>
    <w:rsid w:val="00B541DA"/>
  </w:style>
  <w:style w:type="character" w:styleId="af">
    <w:name w:val="Hyperlink"/>
    <w:uiPriority w:val="99"/>
    <w:rsid w:val="00B541DA"/>
    <w:rPr>
      <w:color w:val="0000FF"/>
      <w:u w:val="single"/>
      <w:lang w:val="en-GB"/>
    </w:rPr>
  </w:style>
  <w:style w:type="character" w:styleId="af0">
    <w:name w:val="FollowedHyperlink"/>
    <w:semiHidden/>
    <w:rsid w:val="00B541DA"/>
    <w:rPr>
      <w:color w:val="FF0000"/>
      <w:u w:val="single"/>
    </w:rPr>
  </w:style>
  <w:style w:type="character" w:styleId="af1">
    <w:name w:val="annotation reference"/>
    <w:uiPriority w:val="99"/>
    <w:qFormat/>
    <w:rsid w:val="00B541DA"/>
    <w:rPr>
      <w:sz w:val="16"/>
      <w:szCs w:val="16"/>
    </w:rPr>
  </w:style>
  <w:style w:type="paragraph" w:styleId="af2">
    <w:name w:val="annotation text"/>
    <w:basedOn w:val="a0"/>
    <w:link w:val="Char1"/>
    <w:uiPriority w:val="99"/>
    <w:qFormat/>
    <w:rsid w:val="00B541DA"/>
  </w:style>
  <w:style w:type="paragraph" w:styleId="af3">
    <w:name w:val="annotation subject"/>
    <w:basedOn w:val="af2"/>
    <w:next w:val="af2"/>
    <w:semiHidden/>
    <w:rsid w:val="00B541DA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B541DA"/>
    <w:rPr>
      <w:rFonts w:ascii="Arial" w:hAnsi="Arial"/>
      <w:lang w:val="en-GB"/>
    </w:rPr>
  </w:style>
  <w:style w:type="paragraph" w:customStyle="1" w:styleId="B5">
    <w:name w:val="B5"/>
    <w:basedOn w:val="52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af5">
    <w:name w:val="Table Grid"/>
    <w:basedOn w:val="a2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6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har1">
    <w:name w:val="批注文字 Char"/>
    <w:link w:val="af2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3BF04-EC5C-4B77-A770-2D16BE3A519E}">
  <ds:schemaRefs>
    <ds:schemaRef ds:uri="5a888943-97ca-4c93-b605-714bb5e9e285"/>
    <ds:schemaRef ds:uri="http://purl.org/dc/terms/"/>
    <ds:schemaRef ds:uri="http://purl.org/dc/elements/1.1/"/>
    <ds:schemaRef ds:uri="http://schemas.microsoft.com/office/2006/documentManagement/types"/>
    <ds:schemaRef ds:uri="e32f50e1-6846-4d7d-ad60-ccd6877e6c5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5F409D-161B-4898-849C-B61961F4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</TotalTime>
  <Pages>4</Pages>
  <Words>1474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8786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 (张晓楠)</cp:lastModifiedBy>
  <cp:revision>8</cp:revision>
  <cp:lastPrinted>2016-11-04T09:26:00Z</cp:lastPrinted>
  <dcterms:created xsi:type="dcterms:W3CDTF">2021-10-21T07:08:00Z</dcterms:created>
  <dcterms:modified xsi:type="dcterms:W3CDTF">2021-10-21T08:13:00Z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